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3155A" w14:textId="109EFEB4" w:rsidR="00BB720E" w:rsidRPr="005343D5" w:rsidRDefault="00BB720E">
      <w:pPr>
        <w:pStyle w:val="a8"/>
        <w:rPr>
          <w:rFonts w:ascii="Calibri" w:hAnsi="Calibri"/>
        </w:rPr>
      </w:pPr>
      <w:proofErr w:type="spellStart"/>
      <w:r w:rsidRPr="005343D5">
        <w:rPr>
          <w:rFonts w:ascii="Calibri" w:hAnsi="Calibri"/>
        </w:rPr>
        <w:t>Сыртқы</w:t>
      </w:r>
      <w:proofErr w:type="spellEnd"/>
      <w:r w:rsidR="005B18C4">
        <w:rPr>
          <w:rFonts w:ascii="Calibri" w:hAnsi="Calibri"/>
        </w:rPr>
        <w:t xml:space="preserve"> </w:t>
      </w:r>
      <w:proofErr w:type="spellStart"/>
      <w:r w:rsidRPr="005343D5">
        <w:rPr>
          <w:rFonts w:ascii="Calibri" w:hAnsi="Calibri"/>
        </w:rPr>
        <w:t>сауда</w:t>
      </w:r>
      <w:proofErr w:type="spellEnd"/>
      <w:r w:rsidR="005B18C4">
        <w:rPr>
          <w:rFonts w:ascii="Calibri" w:hAnsi="Calibri"/>
        </w:rPr>
        <w:t xml:space="preserve"> </w:t>
      </w:r>
      <w:proofErr w:type="spellStart"/>
      <w:r w:rsidRPr="005343D5">
        <w:rPr>
          <w:rFonts w:ascii="Calibri" w:hAnsi="Calibri"/>
        </w:rPr>
        <w:t>айналымы</w:t>
      </w:r>
      <w:proofErr w:type="spellEnd"/>
      <w:r w:rsidRPr="005343D5">
        <w:rPr>
          <w:rFonts w:ascii="Calibri" w:hAnsi="Calibri"/>
        </w:rPr>
        <w:br/>
        <w:t>Внешнеторговый оборот</w:t>
      </w:r>
    </w:p>
    <w:p w14:paraId="2FA6CBED" w14:textId="77777777" w:rsidR="00BB720E" w:rsidRPr="005343D5" w:rsidRDefault="002F6975" w:rsidP="004339BA">
      <w:pPr>
        <w:pStyle w:val="a5"/>
        <w:ind w:right="-312"/>
        <w:jc w:val="left"/>
        <w:rPr>
          <w:rFonts w:ascii="Calibri" w:hAnsi="Calibri"/>
        </w:rPr>
      </w:pPr>
      <w:r w:rsidRPr="005343D5">
        <w:rPr>
          <w:rFonts w:ascii="Calibri" w:hAnsi="Calibri"/>
        </w:rPr>
        <w:t>млн. АҚШ доллары</w:t>
      </w:r>
      <w:r w:rsidR="00BB720E" w:rsidRPr="005343D5">
        <w:rPr>
          <w:rFonts w:ascii="Calibri" w:hAnsi="Calibri"/>
        </w:rPr>
        <w:tab/>
      </w:r>
      <w:r w:rsidR="004339BA">
        <w:rPr>
          <w:rFonts w:ascii="Calibri" w:hAnsi="Calibr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343D5">
        <w:rPr>
          <w:rFonts w:ascii="Calibri" w:hAnsi="Calibri"/>
        </w:rPr>
        <w:t xml:space="preserve">   </w:t>
      </w:r>
      <w:r w:rsidR="004339BA">
        <w:rPr>
          <w:rFonts w:ascii="Calibri" w:hAnsi="Calibri"/>
        </w:rPr>
        <w:t xml:space="preserve">                    </w:t>
      </w:r>
      <w:r w:rsidRPr="005343D5">
        <w:rPr>
          <w:rFonts w:ascii="Calibri" w:hAnsi="Calibri"/>
        </w:rPr>
        <w:t>млн. долларов США</w:t>
      </w:r>
    </w:p>
    <w:tbl>
      <w:tblPr>
        <w:tblW w:w="151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78"/>
        <w:gridCol w:w="916"/>
        <w:gridCol w:w="27"/>
        <w:gridCol w:w="943"/>
        <w:gridCol w:w="943"/>
        <w:gridCol w:w="922"/>
        <w:gridCol w:w="22"/>
        <w:gridCol w:w="944"/>
        <w:gridCol w:w="944"/>
        <w:gridCol w:w="944"/>
        <w:gridCol w:w="944"/>
        <w:gridCol w:w="1021"/>
        <w:gridCol w:w="944"/>
        <w:gridCol w:w="880"/>
        <w:gridCol w:w="1153"/>
        <w:gridCol w:w="1815"/>
      </w:tblGrid>
      <w:tr w:rsidR="00BB720E" w:rsidRPr="007335F3" w14:paraId="4F7FB8A4" w14:textId="77777777" w:rsidTr="004D3618">
        <w:trPr>
          <w:cantSplit/>
          <w:trHeight w:val="270"/>
        </w:trPr>
        <w:tc>
          <w:tcPr>
            <w:tcW w:w="177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A1FB6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bookmarkStart w:id="0" w:name="OLE_LINK7"/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F5013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proofErr w:type="spellStart"/>
            <w:r w:rsidRPr="007335F3">
              <w:rPr>
                <w:rFonts w:asciiTheme="minorHAnsi" w:hAnsiTheme="minorHAnsi"/>
              </w:rPr>
              <w:t>қаңтар</w:t>
            </w:r>
            <w:proofErr w:type="spellEnd"/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FC345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proofErr w:type="spellStart"/>
            <w:r w:rsidRPr="007335F3">
              <w:rPr>
                <w:rFonts w:asciiTheme="minorHAnsi" w:hAnsiTheme="minorHAnsi"/>
              </w:rPr>
              <w:t>ақпан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2E3CB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proofErr w:type="spellStart"/>
            <w:r w:rsidRPr="007335F3">
              <w:rPr>
                <w:rFonts w:asciiTheme="minorHAnsi" w:hAnsiTheme="minorHAnsi"/>
              </w:rPr>
              <w:t>наурыз</w:t>
            </w:r>
            <w:proofErr w:type="spellEnd"/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99F4B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proofErr w:type="spellStart"/>
            <w:r w:rsidRPr="007335F3">
              <w:rPr>
                <w:rFonts w:asciiTheme="minorHAnsi" w:hAnsiTheme="minorHAnsi"/>
              </w:rPr>
              <w:t>сәуір</w:t>
            </w:r>
            <w:proofErr w:type="spellEnd"/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0AABA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proofErr w:type="spellStart"/>
            <w:r w:rsidRPr="007335F3">
              <w:rPr>
                <w:rFonts w:asciiTheme="minorHAnsi" w:hAnsiTheme="minorHAnsi"/>
              </w:rPr>
              <w:t>мамыр</w:t>
            </w:r>
            <w:proofErr w:type="spellEnd"/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2A166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proofErr w:type="spellStart"/>
            <w:r w:rsidRPr="007335F3">
              <w:rPr>
                <w:rFonts w:asciiTheme="minorHAnsi" w:hAnsiTheme="minorHAnsi"/>
              </w:rPr>
              <w:t>маусым</w:t>
            </w:r>
            <w:proofErr w:type="spellEnd"/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69B67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proofErr w:type="spellStart"/>
            <w:r w:rsidRPr="007335F3">
              <w:rPr>
                <w:rFonts w:asciiTheme="minorHAnsi" w:hAnsiTheme="minorHAnsi"/>
              </w:rPr>
              <w:t>шілде</w:t>
            </w:r>
            <w:proofErr w:type="spellEnd"/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46D9F" w14:textId="77777777" w:rsidR="00BB720E" w:rsidRPr="007335F3" w:rsidRDefault="00F24FC5">
            <w:pPr>
              <w:pStyle w:val="a6"/>
              <w:rPr>
                <w:rFonts w:asciiTheme="minorHAnsi" w:hAnsiTheme="minorHAnsi"/>
              </w:rPr>
            </w:pPr>
            <w:proofErr w:type="spellStart"/>
            <w:r w:rsidRPr="007335F3">
              <w:rPr>
                <w:rFonts w:asciiTheme="minorHAnsi" w:hAnsiTheme="minorHAnsi"/>
              </w:rPr>
              <w:t>т</w:t>
            </w:r>
            <w:r w:rsidR="00BB720E" w:rsidRPr="007335F3">
              <w:rPr>
                <w:rFonts w:asciiTheme="minorHAnsi" w:hAnsiTheme="minorHAnsi"/>
              </w:rPr>
              <w:t>амыз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E573D" w14:textId="77777777" w:rsidR="00BB720E" w:rsidRPr="007335F3" w:rsidRDefault="00C8223C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  <w:lang w:val="kk-KZ"/>
              </w:rPr>
              <w:t>қ</w:t>
            </w:r>
            <w:proofErr w:type="spellStart"/>
            <w:r w:rsidR="00BB720E" w:rsidRPr="007335F3">
              <w:rPr>
                <w:rFonts w:asciiTheme="minorHAnsi" w:hAnsiTheme="minorHAnsi"/>
              </w:rPr>
              <w:t>ыркүйек</w:t>
            </w:r>
            <w:proofErr w:type="spellEnd"/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576E7" w14:textId="77777777" w:rsidR="00BB720E" w:rsidRPr="007335F3" w:rsidRDefault="009F1187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  <w:lang w:val="kk-KZ"/>
              </w:rPr>
              <w:t>қ</w:t>
            </w:r>
            <w:r w:rsidR="00BB720E" w:rsidRPr="007335F3">
              <w:rPr>
                <w:rFonts w:asciiTheme="minorHAnsi" w:hAnsiTheme="minorHAnsi"/>
              </w:rPr>
              <w:t>азан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F8183" w14:textId="77777777" w:rsidR="00BB720E" w:rsidRPr="007335F3" w:rsidRDefault="009F1187">
            <w:pPr>
              <w:pStyle w:val="a6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қ</w:t>
            </w:r>
            <w:proofErr w:type="spellStart"/>
            <w:r w:rsidR="00BB720E" w:rsidRPr="007335F3">
              <w:rPr>
                <w:rFonts w:asciiTheme="minorHAnsi" w:hAnsiTheme="minorHAnsi"/>
              </w:rPr>
              <w:t>араша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879B2" w14:textId="77777777" w:rsidR="00BB720E" w:rsidRPr="007335F3" w:rsidRDefault="00510CDA">
            <w:pPr>
              <w:pStyle w:val="a6"/>
              <w:rPr>
                <w:rFonts w:asciiTheme="minorHAnsi" w:hAnsiTheme="minorHAnsi"/>
              </w:rPr>
            </w:pPr>
            <w:proofErr w:type="spellStart"/>
            <w:r w:rsidRPr="007335F3">
              <w:rPr>
                <w:rFonts w:asciiTheme="minorHAnsi" w:hAnsiTheme="minorHAnsi"/>
              </w:rPr>
              <w:t>ж</w:t>
            </w:r>
            <w:r w:rsidR="00BB720E" w:rsidRPr="007335F3">
              <w:rPr>
                <w:rFonts w:asciiTheme="minorHAnsi" w:hAnsiTheme="minorHAnsi"/>
              </w:rPr>
              <w:t>елтоқсан</w:t>
            </w:r>
            <w:proofErr w:type="spellEnd"/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C518C4A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</w:p>
        </w:tc>
      </w:tr>
      <w:tr w:rsidR="00BB720E" w:rsidRPr="007335F3" w14:paraId="016E57D4" w14:textId="77777777" w:rsidTr="004D3618">
        <w:trPr>
          <w:cantSplit/>
          <w:trHeight w:val="240"/>
        </w:trPr>
        <w:tc>
          <w:tcPr>
            <w:tcW w:w="17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4989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1046F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январь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3CCF3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февраль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A49B6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март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AB73E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апрель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47D1F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май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0DF8F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июнь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D4DDD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июль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0D3C0" w14:textId="77777777" w:rsidR="00BB720E" w:rsidRPr="007335F3" w:rsidRDefault="00F24FC5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а</w:t>
            </w:r>
            <w:r w:rsidR="00BB720E" w:rsidRPr="007335F3">
              <w:rPr>
                <w:rFonts w:asciiTheme="minorHAnsi" w:hAnsiTheme="minorHAnsi"/>
              </w:rPr>
              <w:t>вгуст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85CFE" w14:textId="77777777" w:rsidR="00BB720E" w:rsidRPr="007335F3" w:rsidRDefault="00F24FC5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  <w:lang w:val="kk-KZ"/>
              </w:rPr>
              <w:t>с</w:t>
            </w:r>
            <w:proofErr w:type="spellStart"/>
            <w:r w:rsidR="00BB720E" w:rsidRPr="007335F3">
              <w:rPr>
                <w:rFonts w:asciiTheme="minorHAnsi" w:hAnsiTheme="minorHAnsi"/>
              </w:rPr>
              <w:t>ентябрь</w:t>
            </w:r>
            <w:proofErr w:type="spellEnd"/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459DB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октябрь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821BF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ноябрь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3412E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декабрь</w:t>
            </w: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383C4E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</w:p>
        </w:tc>
      </w:tr>
      <w:tr w:rsidR="00BB720E" w:rsidRPr="007335F3" w14:paraId="5818E71C" w14:textId="77777777" w:rsidTr="004D3618">
        <w:trPr>
          <w:trHeight w:val="71"/>
        </w:trPr>
        <w:tc>
          <w:tcPr>
            <w:tcW w:w="1778" w:type="dxa"/>
            <w:tcBorders>
              <w:top w:val="single" w:sz="4" w:space="0" w:color="auto"/>
            </w:tcBorders>
            <w:vAlign w:val="bottom"/>
          </w:tcPr>
          <w:p w14:paraId="012C0B2E" w14:textId="77777777" w:rsidR="00BB720E" w:rsidRPr="007335F3" w:rsidRDefault="00BB720E">
            <w:pPr>
              <w:pStyle w:val="a7"/>
              <w:rPr>
                <w:rFonts w:asciiTheme="minorHAnsi" w:hAnsiTheme="minorHAnsi"/>
              </w:rPr>
            </w:pPr>
            <w:proofErr w:type="spellStart"/>
            <w:r w:rsidRPr="007335F3">
              <w:rPr>
                <w:rFonts w:asciiTheme="minorHAnsi" w:hAnsiTheme="minorHAnsi"/>
              </w:rPr>
              <w:t>Сыртқы</w:t>
            </w:r>
            <w:proofErr w:type="spellEnd"/>
            <w:r w:rsidR="00400163" w:rsidRPr="007335F3">
              <w:rPr>
                <w:rFonts w:asciiTheme="minorHAnsi" w:hAnsiTheme="minorHAnsi"/>
              </w:rPr>
              <w:t xml:space="preserve"> </w:t>
            </w:r>
            <w:proofErr w:type="spellStart"/>
            <w:r w:rsidRPr="007335F3">
              <w:rPr>
                <w:rFonts w:asciiTheme="minorHAnsi" w:hAnsiTheme="minorHAnsi"/>
              </w:rPr>
              <w:t>сауда</w:t>
            </w:r>
            <w:proofErr w:type="spellEnd"/>
            <w:r w:rsidR="00400163" w:rsidRPr="007335F3">
              <w:rPr>
                <w:rFonts w:asciiTheme="minorHAnsi" w:hAnsiTheme="minorHAnsi"/>
              </w:rPr>
              <w:t xml:space="preserve"> </w:t>
            </w:r>
            <w:proofErr w:type="spellStart"/>
            <w:r w:rsidRPr="007335F3">
              <w:rPr>
                <w:rFonts w:asciiTheme="minorHAnsi" w:hAnsiTheme="minorHAnsi"/>
              </w:rPr>
              <w:t>айналымы</w:t>
            </w:r>
            <w:proofErr w:type="spellEnd"/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11B588CE" w14:textId="77777777" w:rsidR="00BB720E" w:rsidRPr="007335F3" w:rsidRDefault="00BB720E">
            <w:pPr>
              <w:pStyle w:val="ac"/>
              <w:rPr>
                <w:rFonts w:asciiTheme="minorHAnsi" w:hAnsiTheme="minorHAnsi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</w:tcBorders>
            <w:vAlign w:val="bottom"/>
          </w:tcPr>
          <w:p w14:paraId="7C4E0270" w14:textId="77777777" w:rsidR="00BB720E" w:rsidRPr="007335F3" w:rsidRDefault="00BB720E">
            <w:pPr>
              <w:pStyle w:val="ac"/>
              <w:rPr>
                <w:rFonts w:asciiTheme="minorHAnsi" w:hAnsiTheme="minorHAnsi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57C06BB3" w14:textId="77777777" w:rsidR="00BB720E" w:rsidRPr="007335F3" w:rsidRDefault="00BB720E">
            <w:pPr>
              <w:pStyle w:val="ac"/>
              <w:rPr>
                <w:rFonts w:asciiTheme="minorHAnsi" w:hAnsiTheme="minorHAnsi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0BF08E91" w14:textId="77777777" w:rsidR="00BB720E" w:rsidRPr="007335F3" w:rsidRDefault="00BB720E">
            <w:pPr>
              <w:pStyle w:val="ac"/>
              <w:rPr>
                <w:rFonts w:asciiTheme="minorHAnsi" w:hAnsiTheme="minorHAnsi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vAlign w:val="bottom"/>
          </w:tcPr>
          <w:p w14:paraId="269A10AB" w14:textId="77777777" w:rsidR="00BB720E" w:rsidRPr="007335F3" w:rsidRDefault="00BB720E">
            <w:pPr>
              <w:pStyle w:val="ac"/>
              <w:rPr>
                <w:rFonts w:asciiTheme="minorHAnsi" w:hAnsiTheme="minorHAnsi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7F7E283D" w14:textId="77777777" w:rsidR="00BB720E" w:rsidRPr="007335F3" w:rsidRDefault="00BB720E">
            <w:pPr>
              <w:pStyle w:val="ac"/>
              <w:rPr>
                <w:rFonts w:asciiTheme="minorHAnsi" w:hAnsiTheme="minorHAnsi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25DAAE3D" w14:textId="77777777" w:rsidR="00BB720E" w:rsidRPr="007335F3" w:rsidRDefault="00BB720E">
            <w:pPr>
              <w:pStyle w:val="ac"/>
              <w:rPr>
                <w:rFonts w:asciiTheme="minorHAnsi" w:hAnsiTheme="minorHAnsi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515B1A39" w14:textId="77777777" w:rsidR="00BB720E" w:rsidRPr="007335F3" w:rsidRDefault="00BB720E">
            <w:pPr>
              <w:pStyle w:val="ac"/>
              <w:rPr>
                <w:rFonts w:asciiTheme="minorHAnsi" w:hAnsiTheme="minorHAnsi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F09E229" w14:textId="77777777" w:rsidR="00BB720E" w:rsidRPr="007335F3" w:rsidRDefault="00BB720E">
            <w:pPr>
              <w:pStyle w:val="ac"/>
              <w:rPr>
                <w:rFonts w:asciiTheme="minorHAnsi" w:hAnsiTheme="minorHAnsi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2936167D" w14:textId="77777777" w:rsidR="00BB720E" w:rsidRPr="007335F3" w:rsidRDefault="00BB720E">
            <w:pPr>
              <w:pStyle w:val="ac"/>
              <w:rPr>
                <w:rFonts w:asciiTheme="minorHAnsi" w:hAnsiTheme="minorHAnsi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1B0979DA" w14:textId="77777777" w:rsidR="00BB720E" w:rsidRPr="007335F3" w:rsidRDefault="00BB720E">
            <w:pPr>
              <w:pStyle w:val="ac"/>
              <w:rPr>
                <w:rFonts w:asciiTheme="minorHAnsi" w:hAnsiTheme="minorHAnsi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55945BC3" w14:textId="77777777" w:rsidR="00BB720E" w:rsidRPr="007335F3" w:rsidRDefault="00BB720E">
            <w:pPr>
              <w:pStyle w:val="ac"/>
              <w:rPr>
                <w:rFonts w:asciiTheme="minorHAnsi" w:hAnsiTheme="minorHAnsi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vAlign w:val="bottom"/>
          </w:tcPr>
          <w:p w14:paraId="37913131" w14:textId="77777777" w:rsidR="00BB720E" w:rsidRPr="007335F3" w:rsidRDefault="00BB720E">
            <w:pPr>
              <w:pStyle w:val="a7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Внешнеторговый оборот</w:t>
            </w:r>
          </w:p>
        </w:tc>
      </w:tr>
      <w:tr w:rsidR="00516789" w:rsidRPr="007335F3" w14:paraId="7AE903B1" w14:textId="77777777" w:rsidTr="004D3618">
        <w:trPr>
          <w:trHeight w:val="81"/>
        </w:trPr>
        <w:tc>
          <w:tcPr>
            <w:tcW w:w="1778" w:type="dxa"/>
          </w:tcPr>
          <w:p w14:paraId="4E6713DC" w14:textId="77777777" w:rsidR="00516789" w:rsidRPr="007335F3" w:rsidRDefault="00516789" w:rsidP="00C91059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2019</w:t>
            </w:r>
          </w:p>
        </w:tc>
        <w:tc>
          <w:tcPr>
            <w:tcW w:w="916" w:type="dxa"/>
            <w:vAlign w:val="bottom"/>
          </w:tcPr>
          <w:p w14:paraId="6371ADF8" w14:textId="77777777" w:rsidR="00516789" w:rsidRPr="007335F3" w:rsidRDefault="00663F8D" w:rsidP="003B5459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7 646,7</w:t>
            </w:r>
          </w:p>
        </w:tc>
        <w:tc>
          <w:tcPr>
            <w:tcW w:w="970" w:type="dxa"/>
            <w:gridSpan w:val="2"/>
          </w:tcPr>
          <w:p w14:paraId="1B2BF523" w14:textId="77777777" w:rsidR="00516789" w:rsidRPr="007335F3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6 796,4</w:t>
            </w:r>
          </w:p>
        </w:tc>
        <w:tc>
          <w:tcPr>
            <w:tcW w:w="943" w:type="dxa"/>
          </w:tcPr>
          <w:p w14:paraId="006804BA" w14:textId="77777777" w:rsidR="00516789" w:rsidRPr="007335F3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6 090,4</w:t>
            </w:r>
          </w:p>
        </w:tc>
        <w:tc>
          <w:tcPr>
            <w:tcW w:w="922" w:type="dxa"/>
          </w:tcPr>
          <w:p w14:paraId="318A1236" w14:textId="77777777" w:rsidR="00516789" w:rsidRPr="007335F3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8 482,4</w:t>
            </w:r>
          </w:p>
        </w:tc>
        <w:tc>
          <w:tcPr>
            <w:tcW w:w="966" w:type="dxa"/>
            <w:gridSpan w:val="2"/>
          </w:tcPr>
          <w:p w14:paraId="18E975C4" w14:textId="77777777" w:rsidR="00516789" w:rsidRPr="007335F3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8 721,6</w:t>
            </w:r>
          </w:p>
        </w:tc>
        <w:tc>
          <w:tcPr>
            <w:tcW w:w="944" w:type="dxa"/>
          </w:tcPr>
          <w:p w14:paraId="4F57A164" w14:textId="77777777" w:rsidR="00516789" w:rsidRPr="007335F3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8 442,1</w:t>
            </w:r>
          </w:p>
        </w:tc>
        <w:tc>
          <w:tcPr>
            <w:tcW w:w="944" w:type="dxa"/>
          </w:tcPr>
          <w:p w14:paraId="6FD75437" w14:textId="77777777" w:rsidR="00516789" w:rsidRPr="007335F3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8 378,6</w:t>
            </w:r>
          </w:p>
        </w:tc>
        <w:tc>
          <w:tcPr>
            <w:tcW w:w="944" w:type="dxa"/>
          </w:tcPr>
          <w:p w14:paraId="32C6A87C" w14:textId="77777777" w:rsidR="00516789" w:rsidRPr="007335F3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8 621,8</w:t>
            </w:r>
          </w:p>
        </w:tc>
        <w:tc>
          <w:tcPr>
            <w:tcW w:w="1021" w:type="dxa"/>
          </w:tcPr>
          <w:p w14:paraId="0A3A631C" w14:textId="77777777" w:rsidR="00516789" w:rsidRPr="007335F3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8 910,6</w:t>
            </w:r>
          </w:p>
        </w:tc>
        <w:tc>
          <w:tcPr>
            <w:tcW w:w="944" w:type="dxa"/>
          </w:tcPr>
          <w:p w14:paraId="7CF8D646" w14:textId="77777777" w:rsidR="00516789" w:rsidRPr="007335F3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9 068,2</w:t>
            </w:r>
          </w:p>
        </w:tc>
        <w:tc>
          <w:tcPr>
            <w:tcW w:w="880" w:type="dxa"/>
          </w:tcPr>
          <w:p w14:paraId="714148F7" w14:textId="77777777" w:rsidR="00516789" w:rsidRPr="007335F3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8 049,0</w:t>
            </w:r>
          </w:p>
        </w:tc>
        <w:tc>
          <w:tcPr>
            <w:tcW w:w="1153" w:type="dxa"/>
          </w:tcPr>
          <w:p w14:paraId="70993093" w14:textId="77777777" w:rsidR="00516789" w:rsidRPr="007335F3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8 567,1</w:t>
            </w:r>
          </w:p>
        </w:tc>
        <w:tc>
          <w:tcPr>
            <w:tcW w:w="1815" w:type="dxa"/>
          </w:tcPr>
          <w:p w14:paraId="3FE9798E" w14:textId="77777777" w:rsidR="00516789" w:rsidRPr="007335F3" w:rsidRDefault="00516789" w:rsidP="00C91059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2019</w:t>
            </w:r>
          </w:p>
        </w:tc>
      </w:tr>
      <w:tr w:rsidR="00D335FD" w:rsidRPr="007335F3" w14:paraId="1D88445A" w14:textId="77777777" w:rsidTr="004D3618">
        <w:trPr>
          <w:trHeight w:val="81"/>
        </w:trPr>
        <w:tc>
          <w:tcPr>
            <w:tcW w:w="1778" w:type="dxa"/>
          </w:tcPr>
          <w:p w14:paraId="583F859A" w14:textId="77777777" w:rsidR="00D335FD" w:rsidRPr="007335F3" w:rsidRDefault="00D335FD" w:rsidP="00C91059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2020</w:t>
            </w:r>
          </w:p>
        </w:tc>
        <w:tc>
          <w:tcPr>
            <w:tcW w:w="916" w:type="dxa"/>
            <w:vAlign w:val="bottom"/>
          </w:tcPr>
          <w:p w14:paraId="17F538CB" w14:textId="77777777" w:rsidR="00D335FD" w:rsidRPr="007335F3" w:rsidRDefault="008E171A" w:rsidP="004D3618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7 111,9</w:t>
            </w:r>
          </w:p>
        </w:tc>
        <w:tc>
          <w:tcPr>
            <w:tcW w:w="970" w:type="dxa"/>
            <w:gridSpan w:val="2"/>
          </w:tcPr>
          <w:p w14:paraId="3590810A" w14:textId="77777777" w:rsidR="00D335FD" w:rsidRPr="007335F3" w:rsidRDefault="008E171A" w:rsidP="0061145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7 343,3</w:t>
            </w:r>
          </w:p>
        </w:tc>
        <w:tc>
          <w:tcPr>
            <w:tcW w:w="943" w:type="dxa"/>
          </w:tcPr>
          <w:p w14:paraId="03B32671" w14:textId="77777777" w:rsidR="00D335FD" w:rsidRPr="007335F3" w:rsidRDefault="008E171A" w:rsidP="004D3618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7 597,6</w:t>
            </w:r>
          </w:p>
        </w:tc>
        <w:tc>
          <w:tcPr>
            <w:tcW w:w="922" w:type="dxa"/>
          </w:tcPr>
          <w:p w14:paraId="0AD66D4F" w14:textId="77777777" w:rsidR="00D335FD" w:rsidRPr="007335F3" w:rsidRDefault="008E171A" w:rsidP="004D3618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</w:rPr>
              <w:t>7 462,1</w:t>
            </w:r>
          </w:p>
        </w:tc>
        <w:tc>
          <w:tcPr>
            <w:tcW w:w="966" w:type="dxa"/>
            <w:gridSpan w:val="2"/>
          </w:tcPr>
          <w:p w14:paraId="5F2C2246" w14:textId="77777777" w:rsidR="00D335FD" w:rsidRPr="007335F3" w:rsidRDefault="008E171A" w:rsidP="004D3618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</w:rPr>
              <w:t>7 056,9</w:t>
            </w:r>
          </w:p>
        </w:tc>
        <w:tc>
          <w:tcPr>
            <w:tcW w:w="944" w:type="dxa"/>
          </w:tcPr>
          <w:p w14:paraId="3B2BC892" w14:textId="77777777" w:rsidR="00D335FD" w:rsidRPr="007335F3" w:rsidRDefault="008E171A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7 018,7</w:t>
            </w:r>
          </w:p>
        </w:tc>
        <w:tc>
          <w:tcPr>
            <w:tcW w:w="944" w:type="dxa"/>
          </w:tcPr>
          <w:p w14:paraId="19BA6D85" w14:textId="77777777" w:rsidR="00D335FD" w:rsidRPr="007335F3" w:rsidRDefault="008E171A" w:rsidP="004D3618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6 395,6</w:t>
            </w:r>
          </w:p>
        </w:tc>
        <w:tc>
          <w:tcPr>
            <w:tcW w:w="944" w:type="dxa"/>
          </w:tcPr>
          <w:p w14:paraId="2008510C" w14:textId="77777777" w:rsidR="00D335FD" w:rsidRPr="007335F3" w:rsidRDefault="008E171A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7 104,7</w:t>
            </w:r>
          </w:p>
        </w:tc>
        <w:tc>
          <w:tcPr>
            <w:tcW w:w="1021" w:type="dxa"/>
          </w:tcPr>
          <w:p w14:paraId="7A1A0901" w14:textId="77777777" w:rsidR="00D335FD" w:rsidRPr="007335F3" w:rsidRDefault="008E171A" w:rsidP="004D3618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7 473,6</w:t>
            </w:r>
          </w:p>
        </w:tc>
        <w:tc>
          <w:tcPr>
            <w:tcW w:w="944" w:type="dxa"/>
          </w:tcPr>
          <w:p w14:paraId="53D86EC9" w14:textId="77777777" w:rsidR="00D335FD" w:rsidRPr="007335F3" w:rsidRDefault="008E171A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7 491,1</w:t>
            </w:r>
          </w:p>
        </w:tc>
        <w:tc>
          <w:tcPr>
            <w:tcW w:w="880" w:type="dxa"/>
          </w:tcPr>
          <w:p w14:paraId="311F05F0" w14:textId="77777777" w:rsidR="00D335FD" w:rsidRPr="007335F3" w:rsidRDefault="008E171A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7 116,2</w:t>
            </w:r>
          </w:p>
        </w:tc>
        <w:tc>
          <w:tcPr>
            <w:tcW w:w="1153" w:type="dxa"/>
          </w:tcPr>
          <w:p w14:paraId="0E3397C4" w14:textId="77777777" w:rsidR="00D335FD" w:rsidRPr="007335F3" w:rsidRDefault="008E171A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7 298,2</w:t>
            </w:r>
          </w:p>
        </w:tc>
        <w:tc>
          <w:tcPr>
            <w:tcW w:w="1815" w:type="dxa"/>
          </w:tcPr>
          <w:p w14:paraId="6C51E9EE" w14:textId="77777777" w:rsidR="00D335FD" w:rsidRPr="007335F3" w:rsidRDefault="00D335FD" w:rsidP="00C91059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2020</w:t>
            </w:r>
          </w:p>
        </w:tc>
      </w:tr>
      <w:tr w:rsidR="00C66CC0" w:rsidRPr="007335F3" w14:paraId="5D14E4F4" w14:textId="77777777" w:rsidTr="00725A21">
        <w:trPr>
          <w:trHeight w:val="255"/>
        </w:trPr>
        <w:tc>
          <w:tcPr>
            <w:tcW w:w="1778" w:type="dxa"/>
          </w:tcPr>
          <w:p w14:paraId="0FB2F1F6" w14:textId="77777777" w:rsidR="00C66CC0" w:rsidRPr="007335F3" w:rsidRDefault="00C66CC0" w:rsidP="00C66CC0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2021</w:t>
            </w:r>
          </w:p>
        </w:tc>
        <w:tc>
          <w:tcPr>
            <w:tcW w:w="916" w:type="dxa"/>
            <w:vAlign w:val="bottom"/>
          </w:tcPr>
          <w:p w14:paraId="172E4B4E" w14:textId="68F11663" w:rsidR="00C66CC0" w:rsidRPr="00C81345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5 452,5</w:t>
            </w:r>
          </w:p>
        </w:tc>
        <w:tc>
          <w:tcPr>
            <w:tcW w:w="970" w:type="dxa"/>
            <w:gridSpan w:val="2"/>
            <w:vAlign w:val="bottom"/>
          </w:tcPr>
          <w:p w14:paraId="6A491683" w14:textId="03F4B5D3" w:rsidR="00C66CC0" w:rsidRPr="00C81345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6 542,1</w:t>
            </w:r>
          </w:p>
        </w:tc>
        <w:tc>
          <w:tcPr>
            <w:tcW w:w="943" w:type="dxa"/>
            <w:vAlign w:val="bottom"/>
          </w:tcPr>
          <w:p w14:paraId="1F752CF7" w14:textId="5DF01BAB" w:rsidR="00C66CC0" w:rsidRPr="00C81345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7 755,7</w:t>
            </w:r>
          </w:p>
        </w:tc>
        <w:tc>
          <w:tcPr>
            <w:tcW w:w="922" w:type="dxa"/>
            <w:vAlign w:val="bottom"/>
          </w:tcPr>
          <w:p w14:paraId="68228EE5" w14:textId="5F625BEA" w:rsidR="00C66CC0" w:rsidRPr="00C66CC0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8 476,0</w:t>
            </w:r>
          </w:p>
        </w:tc>
        <w:tc>
          <w:tcPr>
            <w:tcW w:w="966" w:type="dxa"/>
            <w:gridSpan w:val="2"/>
            <w:vAlign w:val="bottom"/>
          </w:tcPr>
          <w:p w14:paraId="36A37DE3" w14:textId="5B6D1651" w:rsidR="00C66CC0" w:rsidRPr="00C66CC0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8 285,1</w:t>
            </w:r>
          </w:p>
        </w:tc>
        <w:tc>
          <w:tcPr>
            <w:tcW w:w="944" w:type="dxa"/>
            <w:vAlign w:val="bottom"/>
          </w:tcPr>
          <w:p w14:paraId="48EDB8B8" w14:textId="02FE1A5D" w:rsidR="00C66CC0" w:rsidRPr="00C81345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9 205,7</w:t>
            </w:r>
          </w:p>
        </w:tc>
        <w:tc>
          <w:tcPr>
            <w:tcW w:w="944" w:type="dxa"/>
            <w:vAlign w:val="bottom"/>
          </w:tcPr>
          <w:p w14:paraId="0610AB98" w14:textId="69461BB4" w:rsidR="00C66CC0" w:rsidRPr="00C81345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8 525,8</w:t>
            </w:r>
          </w:p>
        </w:tc>
        <w:tc>
          <w:tcPr>
            <w:tcW w:w="944" w:type="dxa"/>
            <w:vAlign w:val="bottom"/>
          </w:tcPr>
          <w:p w14:paraId="5F87E9D6" w14:textId="41A1B1E4" w:rsidR="00C66CC0" w:rsidRPr="00C81345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9 082,5</w:t>
            </w:r>
          </w:p>
        </w:tc>
        <w:tc>
          <w:tcPr>
            <w:tcW w:w="1021" w:type="dxa"/>
            <w:vAlign w:val="bottom"/>
          </w:tcPr>
          <w:p w14:paraId="58F9C8CB" w14:textId="73325F14" w:rsidR="00C66CC0" w:rsidRPr="00C81345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9 600,7</w:t>
            </w:r>
          </w:p>
        </w:tc>
        <w:tc>
          <w:tcPr>
            <w:tcW w:w="944" w:type="dxa"/>
            <w:vAlign w:val="bottom"/>
          </w:tcPr>
          <w:p w14:paraId="66603CD0" w14:textId="6E7667A4" w:rsidR="00C66CC0" w:rsidRPr="00C81345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9 529,4</w:t>
            </w:r>
          </w:p>
        </w:tc>
        <w:tc>
          <w:tcPr>
            <w:tcW w:w="880" w:type="dxa"/>
            <w:vAlign w:val="bottom"/>
          </w:tcPr>
          <w:p w14:paraId="1509E38A" w14:textId="0846602F" w:rsidR="00C66CC0" w:rsidRPr="00C66CC0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9 157,6</w:t>
            </w:r>
          </w:p>
        </w:tc>
        <w:tc>
          <w:tcPr>
            <w:tcW w:w="1153" w:type="dxa"/>
            <w:vAlign w:val="bottom"/>
          </w:tcPr>
          <w:p w14:paraId="376ADA42" w14:textId="7538A6A8" w:rsidR="00C66CC0" w:rsidRPr="00C66CC0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10 123,4</w:t>
            </w:r>
          </w:p>
        </w:tc>
        <w:tc>
          <w:tcPr>
            <w:tcW w:w="1815" w:type="dxa"/>
          </w:tcPr>
          <w:p w14:paraId="1943E780" w14:textId="77777777" w:rsidR="00C66CC0" w:rsidRPr="007335F3" w:rsidRDefault="00C66CC0" w:rsidP="00C66CC0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2021</w:t>
            </w:r>
          </w:p>
        </w:tc>
      </w:tr>
      <w:tr w:rsidR="00C928FD" w:rsidRPr="007335F3" w14:paraId="56D0CE94" w14:textId="77777777" w:rsidTr="004D3618">
        <w:trPr>
          <w:trHeight w:val="81"/>
        </w:trPr>
        <w:tc>
          <w:tcPr>
            <w:tcW w:w="1778" w:type="dxa"/>
            <w:vAlign w:val="bottom"/>
          </w:tcPr>
          <w:p w14:paraId="05A03B1D" w14:textId="77777777" w:rsidR="00C928FD" w:rsidRPr="007335F3" w:rsidRDefault="00C928FD">
            <w:pPr>
              <w:pStyle w:val="a7"/>
              <w:rPr>
                <w:rFonts w:asciiTheme="minorHAnsi" w:hAnsiTheme="minorHAnsi"/>
              </w:rPr>
            </w:pPr>
            <w:proofErr w:type="spellStart"/>
            <w:r w:rsidRPr="007335F3">
              <w:rPr>
                <w:rFonts w:asciiTheme="minorHAnsi" w:hAnsiTheme="minorHAnsi"/>
              </w:rPr>
              <w:t>соныңішінде</w:t>
            </w:r>
            <w:proofErr w:type="spellEnd"/>
            <w:r w:rsidRPr="007335F3">
              <w:rPr>
                <w:rFonts w:asciiTheme="minorHAnsi" w:hAnsiTheme="minorHAnsi"/>
              </w:rPr>
              <w:t>:</w:t>
            </w:r>
          </w:p>
        </w:tc>
        <w:tc>
          <w:tcPr>
            <w:tcW w:w="916" w:type="dxa"/>
            <w:vAlign w:val="bottom"/>
          </w:tcPr>
          <w:p w14:paraId="6F086C2C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312ACD5F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43" w:type="dxa"/>
            <w:vAlign w:val="bottom"/>
          </w:tcPr>
          <w:p w14:paraId="521572E1" w14:textId="77777777" w:rsidR="00C928FD" w:rsidRPr="00C81345" w:rsidRDefault="00C928FD" w:rsidP="001F1CE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22" w:type="dxa"/>
            <w:vAlign w:val="bottom"/>
          </w:tcPr>
          <w:p w14:paraId="1BE4F283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39385E16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44" w:type="dxa"/>
            <w:vAlign w:val="bottom"/>
          </w:tcPr>
          <w:p w14:paraId="427E4B4F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44" w:type="dxa"/>
            <w:vAlign w:val="bottom"/>
          </w:tcPr>
          <w:p w14:paraId="021BDCF6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44" w:type="dxa"/>
            <w:vAlign w:val="bottom"/>
          </w:tcPr>
          <w:p w14:paraId="01F872E2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021" w:type="dxa"/>
            <w:vAlign w:val="bottom"/>
          </w:tcPr>
          <w:p w14:paraId="335BED58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44" w:type="dxa"/>
            <w:vAlign w:val="bottom"/>
          </w:tcPr>
          <w:p w14:paraId="68AD1E01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14:paraId="54650B24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153" w:type="dxa"/>
            <w:vAlign w:val="bottom"/>
          </w:tcPr>
          <w:p w14:paraId="43694ACE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815" w:type="dxa"/>
            <w:vAlign w:val="bottom"/>
          </w:tcPr>
          <w:p w14:paraId="39679BCD" w14:textId="77777777" w:rsidR="00C928FD" w:rsidRPr="007335F3" w:rsidRDefault="00C928FD">
            <w:pPr>
              <w:pStyle w:val="a7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в том числе:</w:t>
            </w:r>
          </w:p>
        </w:tc>
      </w:tr>
      <w:tr w:rsidR="00C928FD" w:rsidRPr="007335F3" w14:paraId="6D28CD26" w14:textId="77777777" w:rsidTr="004D3618">
        <w:trPr>
          <w:trHeight w:val="81"/>
        </w:trPr>
        <w:tc>
          <w:tcPr>
            <w:tcW w:w="1778" w:type="dxa"/>
            <w:vAlign w:val="bottom"/>
          </w:tcPr>
          <w:p w14:paraId="2391EC11" w14:textId="77777777" w:rsidR="00C928FD" w:rsidRPr="007335F3" w:rsidRDefault="00C928FD">
            <w:pPr>
              <w:pStyle w:val="a7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экспорт</w:t>
            </w:r>
          </w:p>
        </w:tc>
        <w:tc>
          <w:tcPr>
            <w:tcW w:w="916" w:type="dxa"/>
            <w:vAlign w:val="bottom"/>
          </w:tcPr>
          <w:p w14:paraId="301A1C06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74B1CF78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43" w:type="dxa"/>
            <w:vAlign w:val="bottom"/>
          </w:tcPr>
          <w:p w14:paraId="64711EC2" w14:textId="77777777" w:rsidR="00C928FD" w:rsidRPr="00C81345" w:rsidRDefault="00C928FD" w:rsidP="001F1CE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22" w:type="dxa"/>
            <w:vAlign w:val="bottom"/>
          </w:tcPr>
          <w:p w14:paraId="62B5F588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79994250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44" w:type="dxa"/>
            <w:vAlign w:val="bottom"/>
          </w:tcPr>
          <w:p w14:paraId="0791E416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44" w:type="dxa"/>
            <w:vAlign w:val="bottom"/>
          </w:tcPr>
          <w:p w14:paraId="02E7DE90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44" w:type="dxa"/>
            <w:vAlign w:val="bottom"/>
          </w:tcPr>
          <w:p w14:paraId="1451E121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021" w:type="dxa"/>
            <w:vAlign w:val="bottom"/>
          </w:tcPr>
          <w:p w14:paraId="243665EA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44" w:type="dxa"/>
            <w:vAlign w:val="bottom"/>
          </w:tcPr>
          <w:p w14:paraId="55F091F5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14:paraId="091C3694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153" w:type="dxa"/>
            <w:vAlign w:val="bottom"/>
          </w:tcPr>
          <w:p w14:paraId="1A6685B0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815" w:type="dxa"/>
            <w:vAlign w:val="bottom"/>
          </w:tcPr>
          <w:p w14:paraId="6A237412" w14:textId="77777777" w:rsidR="00C928FD" w:rsidRPr="007335F3" w:rsidRDefault="00C928FD">
            <w:pPr>
              <w:pStyle w:val="a7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экспорт</w:t>
            </w:r>
          </w:p>
        </w:tc>
      </w:tr>
      <w:tr w:rsidR="00516789" w:rsidRPr="007335F3" w14:paraId="03110CEB" w14:textId="77777777" w:rsidTr="004D3618">
        <w:trPr>
          <w:trHeight w:val="84"/>
        </w:trPr>
        <w:tc>
          <w:tcPr>
            <w:tcW w:w="1778" w:type="dxa"/>
          </w:tcPr>
          <w:p w14:paraId="51531940" w14:textId="77777777" w:rsidR="00516789" w:rsidRPr="007335F3" w:rsidRDefault="00516789" w:rsidP="00C91059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2019</w:t>
            </w:r>
          </w:p>
        </w:tc>
        <w:tc>
          <w:tcPr>
            <w:tcW w:w="916" w:type="dxa"/>
            <w:vAlign w:val="bottom"/>
          </w:tcPr>
          <w:p w14:paraId="7BFC7C32" w14:textId="77777777" w:rsidR="00516789" w:rsidRPr="00C81345" w:rsidRDefault="00663F8D" w:rsidP="003B5459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5 351,6</w:t>
            </w:r>
          </w:p>
        </w:tc>
        <w:tc>
          <w:tcPr>
            <w:tcW w:w="970" w:type="dxa"/>
            <w:gridSpan w:val="2"/>
          </w:tcPr>
          <w:p w14:paraId="2035831A" w14:textId="77777777" w:rsidR="00516789" w:rsidRPr="00C81345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4 559,3</w:t>
            </w:r>
          </w:p>
        </w:tc>
        <w:tc>
          <w:tcPr>
            <w:tcW w:w="943" w:type="dxa"/>
          </w:tcPr>
          <w:p w14:paraId="3FF33684" w14:textId="77777777" w:rsidR="00516789" w:rsidRPr="00C81345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3 433,6</w:t>
            </w:r>
          </w:p>
        </w:tc>
        <w:tc>
          <w:tcPr>
            <w:tcW w:w="922" w:type="dxa"/>
          </w:tcPr>
          <w:p w14:paraId="707F3706" w14:textId="77777777" w:rsidR="00516789" w:rsidRPr="00C81345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5 201,1</w:t>
            </w:r>
          </w:p>
        </w:tc>
        <w:tc>
          <w:tcPr>
            <w:tcW w:w="966" w:type="dxa"/>
            <w:gridSpan w:val="2"/>
          </w:tcPr>
          <w:p w14:paraId="5B6ECF8C" w14:textId="77777777" w:rsidR="00516789" w:rsidRPr="00C81345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5 068,7</w:t>
            </w:r>
          </w:p>
        </w:tc>
        <w:tc>
          <w:tcPr>
            <w:tcW w:w="944" w:type="dxa"/>
          </w:tcPr>
          <w:p w14:paraId="451D1D21" w14:textId="77777777" w:rsidR="00516789" w:rsidRPr="00C81345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5 029,5</w:t>
            </w:r>
          </w:p>
        </w:tc>
        <w:tc>
          <w:tcPr>
            <w:tcW w:w="944" w:type="dxa"/>
          </w:tcPr>
          <w:p w14:paraId="08F34AB7" w14:textId="77777777" w:rsidR="00516789" w:rsidRPr="00C81345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4 388,4</w:t>
            </w:r>
          </w:p>
        </w:tc>
        <w:tc>
          <w:tcPr>
            <w:tcW w:w="944" w:type="dxa"/>
          </w:tcPr>
          <w:p w14:paraId="78860C25" w14:textId="77777777" w:rsidR="00516789" w:rsidRPr="00C81345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4 757,6</w:t>
            </w:r>
          </w:p>
        </w:tc>
        <w:tc>
          <w:tcPr>
            <w:tcW w:w="1021" w:type="dxa"/>
          </w:tcPr>
          <w:p w14:paraId="498CD416" w14:textId="77777777" w:rsidR="00516789" w:rsidRPr="00C81345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5 317,2</w:t>
            </w:r>
          </w:p>
        </w:tc>
        <w:tc>
          <w:tcPr>
            <w:tcW w:w="944" w:type="dxa"/>
          </w:tcPr>
          <w:p w14:paraId="3AB13885" w14:textId="77777777" w:rsidR="00516789" w:rsidRPr="00C81345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5 078,0</w:t>
            </w:r>
          </w:p>
        </w:tc>
        <w:tc>
          <w:tcPr>
            <w:tcW w:w="880" w:type="dxa"/>
          </w:tcPr>
          <w:p w14:paraId="3BD208B4" w14:textId="77777777" w:rsidR="00516789" w:rsidRPr="00C81345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4 838,6</w:t>
            </w:r>
          </w:p>
        </w:tc>
        <w:tc>
          <w:tcPr>
            <w:tcW w:w="1153" w:type="dxa"/>
          </w:tcPr>
          <w:p w14:paraId="03A4B8B0" w14:textId="77777777" w:rsidR="00516789" w:rsidRPr="00C81345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5 042,0</w:t>
            </w:r>
          </w:p>
        </w:tc>
        <w:tc>
          <w:tcPr>
            <w:tcW w:w="1815" w:type="dxa"/>
          </w:tcPr>
          <w:p w14:paraId="614DDC80" w14:textId="77777777" w:rsidR="00516789" w:rsidRPr="007335F3" w:rsidRDefault="00516789" w:rsidP="00C91059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2019</w:t>
            </w:r>
          </w:p>
        </w:tc>
      </w:tr>
      <w:tr w:rsidR="00D335FD" w:rsidRPr="007335F3" w14:paraId="082F5170" w14:textId="77777777" w:rsidTr="004D3618">
        <w:trPr>
          <w:trHeight w:val="84"/>
        </w:trPr>
        <w:tc>
          <w:tcPr>
            <w:tcW w:w="1778" w:type="dxa"/>
          </w:tcPr>
          <w:p w14:paraId="402954DC" w14:textId="77777777" w:rsidR="00D335FD" w:rsidRPr="007335F3" w:rsidRDefault="00D335FD" w:rsidP="00C91059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2020</w:t>
            </w:r>
          </w:p>
        </w:tc>
        <w:tc>
          <w:tcPr>
            <w:tcW w:w="916" w:type="dxa"/>
            <w:vAlign w:val="bottom"/>
          </w:tcPr>
          <w:p w14:paraId="0CA94C53" w14:textId="77777777" w:rsidR="00D335FD" w:rsidRPr="00C81345" w:rsidRDefault="008E171A" w:rsidP="004D3618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4 558,4</w:t>
            </w:r>
          </w:p>
        </w:tc>
        <w:tc>
          <w:tcPr>
            <w:tcW w:w="970" w:type="dxa"/>
            <w:gridSpan w:val="2"/>
          </w:tcPr>
          <w:p w14:paraId="55E1D2CF" w14:textId="77777777" w:rsidR="00D335FD" w:rsidRPr="00C81345" w:rsidRDefault="008E171A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4 907,4</w:t>
            </w:r>
          </w:p>
        </w:tc>
        <w:tc>
          <w:tcPr>
            <w:tcW w:w="943" w:type="dxa"/>
          </w:tcPr>
          <w:p w14:paraId="5361340D" w14:textId="77777777" w:rsidR="00D335FD" w:rsidRPr="00C81345" w:rsidRDefault="008E171A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4 964,8</w:t>
            </w:r>
          </w:p>
        </w:tc>
        <w:tc>
          <w:tcPr>
            <w:tcW w:w="922" w:type="dxa"/>
          </w:tcPr>
          <w:p w14:paraId="5316C34B" w14:textId="77777777" w:rsidR="00D335FD" w:rsidRPr="00C81345" w:rsidRDefault="008E171A" w:rsidP="004D3618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</w:rPr>
              <w:t>4 636,7</w:t>
            </w:r>
          </w:p>
        </w:tc>
        <w:tc>
          <w:tcPr>
            <w:tcW w:w="966" w:type="dxa"/>
            <w:gridSpan w:val="2"/>
          </w:tcPr>
          <w:p w14:paraId="2B4EF5A8" w14:textId="77777777" w:rsidR="00D335FD" w:rsidRPr="00C81345" w:rsidRDefault="008E171A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</w:rPr>
              <w:t>4 035,7</w:t>
            </w:r>
          </w:p>
        </w:tc>
        <w:tc>
          <w:tcPr>
            <w:tcW w:w="944" w:type="dxa"/>
          </w:tcPr>
          <w:p w14:paraId="0F32E69B" w14:textId="77777777" w:rsidR="00D335FD" w:rsidRPr="00C81345" w:rsidRDefault="008E171A" w:rsidP="004D3618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3 208,0</w:t>
            </w:r>
          </w:p>
        </w:tc>
        <w:tc>
          <w:tcPr>
            <w:tcW w:w="944" w:type="dxa"/>
          </w:tcPr>
          <w:p w14:paraId="2EC5811B" w14:textId="77777777" w:rsidR="00D335FD" w:rsidRPr="00C81345" w:rsidRDefault="008E171A" w:rsidP="004D3618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2 642,3</w:t>
            </w:r>
          </w:p>
        </w:tc>
        <w:tc>
          <w:tcPr>
            <w:tcW w:w="944" w:type="dxa"/>
          </w:tcPr>
          <w:p w14:paraId="69F6B682" w14:textId="77777777" w:rsidR="00D335FD" w:rsidRPr="00C81345" w:rsidRDefault="008E171A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3  314,2</w:t>
            </w:r>
          </w:p>
        </w:tc>
        <w:tc>
          <w:tcPr>
            <w:tcW w:w="1021" w:type="dxa"/>
          </w:tcPr>
          <w:p w14:paraId="38C480EE" w14:textId="77777777" w:rsidR="00D335FD" w:rsidRPr="00C81345" w:rsidRDefault="00207287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3 645,1</w:t>
            </w:r>
          </w:p>
        </w:tc>
        <w:tc>
          <w:tcPr>
            <w:tcW w:w="944" w:type="dxa"/>
          </w:tcPr>
          <w:p w14:paraId="6592ECEC" w14:textId="77777777" w:rsidR="00D335FD" w:rsidRPr="00C81345" w:rsidRDefault="00207287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3 823,9</w:t>
            </w:r>
          </w:p>
        </w:tc>
        <w:tc>
          <w:tcPr>
            <w:tcW w:w="880" w:type="dxa"/>
          </w:tcPr>
          <w:p w14:paraId="5097F7FE" w14:textId="77777777" w:rsidR="00D335FD" w:rsidRPr="00C81345" w:rsidRDefault="00207287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4 088,8</w:t>
            </w:r>
          </w:p>
        </w:tc>
        <w:tc>
          <w:tcPr>
            <w:tcW w:w="1153" w:type="dxa"/>
          </w:tcPr>
          <w:p w14:paraId="7111B871" w14:textId="77777777" w:rsidR="00D335FD" w:rsidRPr="00C81345" w:rsidRDefault="00207287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3 715,5</w:t>
            </w:r>
          </w:p>
        </w:tc>
        <w:tc>
          <w:tcPr>
            <w:tcW w:w="1815" w:type="dxa"/>
          </w:tcPr>
          <w:p w14:paraId="4FDDB9D7" w14:textId="77777777" w:rsidR="00D335FD" w:rsidRPr="007335F3" w:rsidRDefault="00D335FD" w:rsidP="00C91059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2020</w:t>
            </w:r>
          </w:p>
        </w:tc>
      </w:tr>
      <w:tr w:rsidR="00C66CC0" w:rsidRPr="007335F3" w14:paraId="1E5C1CB6" w14:textId="77777777" w:rsidTr="000D659E">
        <w:trPr>
          <w:trHeight w:val="229"/>
        </w:trPr>
        <w:tc>
          <w:tcPr>
            <w:tcW w:w="1778" w:type="dxa"/>
          </w:tcPr>
          <w:p w14:paraId="1A53F17C" w14:textId="77777777" w:rsidR="00C66CC0" w:rsidRPr="007335F3" w:rsidRDefault="00C66CC0" w:rsidP="00C66CC0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2021</w:t>
            </w:r>
          </w:p>
        </w:tc>
        <w:tc>
          <w:tcPr>
            <w:tcW w:w="916" w:type="dxa"/>
            <w:vAlign w:val="bottom"/>
          </w:tcPr>
          <w:p w14:paraId="0DB88AB8" w14:textId="212DA010" w:rsidR="00C66CC0" w:rsidRPr="00C81345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3 270,1</w:t>
            </w:r>
          </w:p>
        </w:tc>
        <w:tc>
          <w:tcPr>
            <w:tcW w:w="970" w:type="dxa"/>
            <w:gridSpan w:val="2"/>
            <w:vAlign w:val="bottom"/>
          </w:tcPr>
          <w:p w14:paraId="6BA2F1F1" w14:textId="6E624952" w:rsidR="00C66CC0" w:rsidRPr="00C81345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3 803,7</w:t>
            </w:r>
          </w:p>
        </w:tc>
        <w:tc>
          <w:tcPr>
            <w:tcW w:w="943" w:type="dxa"/>
            <w:vAlign w:val="bottom"/>
          </w:tcPr>
          <w:p w14:paraId="644DFE4E" w14:textId="4BA3C1E1" w:rsidR="00C66CC0" w:rsidRPr="00C81345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4 456,5</w:t>
            </w:r>
          </w:p>
        </w:tc>
        <w:tc>
          <w:tcPr>
            <w:tcW w:w="922" w:type="dxa"/>
            <w:vAlign w:val="bottom"/>
          </w:tcPr>
          <w:p w14:paraId="744C85B1" w14:textId="6451AE93" w:rsidR="00C66CC0" w:rsidRPr="00C66CC0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5 020,4</w:t>
            </w:r>
          </w:p>
        </w:tc>
        <w:tc>
          <w:tcPr>
            <w:tcW w:w="966" w:type="dxa"/>
            <w:gridSpan w:val="2"/>
            <w:vAlign w:val="bottom"/>
          </w:tcPr>
          <w:p w14:paraId="5D01BFED" w14:textId="2CA33570" w:rsidR="00C66CC0" w:rsidRPr="00C66CC0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4 916,9</w:t>
            </w:r>
          </w:p>
        </w:tc>
        <w:tc>
          <w:tcPr>
            <w:tcW w:w="944" w:type="dxa"/>
            <w:vAlign w:val="bottom"/>
          </w:tcPr>
          <w:p w14:paraId="7C489977" w14:textId="7025447D" w:rsidR="00C66CC0" w:rsidRPr="00C81345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5 562,5</w:t>
            </w:r>
          </w:p>
        </w:tc>
        <w:tc>
          <w:tcPr>
            <w:tcW w:w="944" w:type="dxa"/>
            <w:vAlign w:val="bottom"/>
          </w:tcPr>
          <w:p w14:paraId="5F11C86A" w14:textId="60C16186" w:rsidR="00C66CC0" w:rsidRPr="00C81345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4 971,1</w:t>
            </w:r>
          </w:p>
        </w:tc>
        <w:tc>
          <w:tcPr>
            <w:tcW w:w="944" w:type="dxa"/>
            <w:vAlign w:val="bottom"/>
          </w:tcPr>
          <w:p w14:paraId="3A23ED0F" w14:textId="75C74418" w:rsidR="00C66CC0" w:rsidRPr="00C81345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5 402,3</w:t>
            </w:r>
          </w:p>
        </w:tc>
        <w:tc>
          <w:tcPr>
            <w:tcW w:w="1021" w:type="dxa"/>
            <w:vAlign w:val="bottom"/>
          </w:tcPr>
          <w:p w14:paraId="2C6F72F2" w14:textId="788C3491" w:rsidR="00C66CC0" w:rsidRPr="00C81345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5 858,4</w:t>
            </w:r>
          </w:p>
        </w:tc>
        <w:tc>
          <w:tcPr>
            <w:tcW w:w="944" w:type="dxa"/>
            <w:vAlign w:val="bottom"/>
          </w:tcPr>
          <w:p w14:paraId="7B03166F" w14:textId="35C99597" w:rsidR="00C66CC0" w:rsidRPr="00C81345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5 848,9</w:t>
            </w:r>
          </w:p>
        </w:tc>
        <w:tc>
          <w:tcPr>
            <w:tcW w:w="880" w:type="dxa"/>
            <w:vAlign w:val="bottom"/>
          </w:tcPr>
          <w:p w14:paraId="40809D01" w14:textId="7034FDF6" w:rsidR="00C66CC0" w:rsidRPr="00C66CC0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5 407,3</w:t>
            </w:r>
          </w:p>
        </w:tc>
        <w:tc>
          <w:tcPr>
            <w:tcW w:w="1153" w:type="dxa"/>
            <w:vAlign w:val="bottom"/>
          </w:tcPr>
          <w:p w14:paraId="211412CC" w14:textId="5ADF89E9" w:rsidR="00C66CC0" w:rsidRPr="00C66CC0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5 802,9</w:t>
            </w:r>
          </w:p>
        </w:tc>
        <w:tc>
          <w:tcPr>
            <w:tcW w:w="1815" w:type="dxa"/>
          </w:tcPr>
          <w:p w14:paraId="1A21D103" w14:textId="77777777" w:rsidR="00C66CC0" w:rsidRPr="007335F3" w:rsidRDefault="00C66CC0" w:rsidP="00C66CC0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2021</w:t>
            </w:r>
          </w:p>
        </w:tc>
      </w:tr>
      <w:tr w:rsidR="00C928FD" w:rsidRPr="007335F3" w14:paraId="2A445FEA" w14:textId="77777777" w:rsidTr="004D3618">
        <w:trPr>
          <w:trHeight w:val="81"/>
        </w:trPr>
        <w:tc>
          <w:tcPr>
            <w:tcW w:w="1778" w:type="dxa"/>
            <w:vAlign w:val="bottom"/>
          </w:tcPr>
          <w:p w14:paraId="4EC62392" w14:textId="77777777" w:rsidR="00C928FD" w:rsidRPr="007335F3" w:rsidRDefault="00C928FD">
            <w:pPr>
              <w:pStyle w:val="a7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импорт</w:t>
            </w:r>
          </w:p>
        </w:tc>
        <w:tc>
          <w:tcPr>
            <w:tcW w:w="916" w:type="dxa"/>
            <w:vAlign w:val="bottom"/>
          </w:tcPr>
          <w:p w14:paraId="224F6D62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5C241E2B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43" w:type="dxa"/>
            <w:vAlign w:val="bottom"/>
          </w:tcPr>
          <w:p w14:paraId="70A64217" w14:textId="77777777" w:rsidR="00C928FD" w:rsidRPr="00C81345" w:rsidRDefault="00C928FD" w:rsidP="001F1CE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22" w:type="dxa"/>
            <w:vAlign w:val="bottom"/>
          </w:tcPr>
          <w:p w14:paraId="354270D4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50EF5440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44" w:type="dxa"/>
            <w:vAlign w:val="bottom"/>
          </w:tcPr>
          <w:p w14:paraId="087FEFEC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44" w:type="dxa"/>
            <w:vAlign w:val="bottom"/>
          </w:tcPr>
          <w:p w14:paraId="2F23EDF4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44" w:type="dxa"/>
            <w:vAlign w:val="bottom"/>
          </w:tcPr>
          <w:p w14:paraId="106C6C7B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021" w:type="dxa"/>
            <w:vAlign w:val="bottom"/>
          </w:tcPr>
          <w:p w14:paraId="2A8A5F0F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44" w:type="dxa"/>
            <w:vAlign w:val="bottom"/>
          </w:tcPr>
          <w:p w14:paraId="196D9B04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14:paraId="1CE0B6C1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153" w:type="dxa"/>
            <w:vAlign w:val="bottom"/>
          </w:tcPr>
          <w:p w14:paraId="73CFDCD5" w14:textId="77777777" w:rsidR="00C928FD" w:rsidRPr="00C81345" w:rsidRDefault="00C928FD" w:rsidP="006A2747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815" w:type="dxa"/>
            <w:vAlign w:val="bottom"/>
          </w:tcPr>
          <w:p w14:paraId="0857C59A" w14:textId="77777777" w:rsidR="00C928FD" w:rsidRPr="007335F3" w:rsidRDefault="00C928FD">
            <w:pPr>
              <w:pStyle w:val="a7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импорт</w:t>
            </w:r>
          </w:p>
        </w:tc>
      </w:tr>
      <w:tr w:rsidR="00516789" w:rsidRPr="007335F3" w14:paraId="0DED7AAD" w14:textId="77777777" w:rsidTr="004D3618">
        <w:trPr>
          <w:trHeight w:val="81"/>
        </w:trPr>
        <w:tc>
          <w:tcPr>
            <w:tcW w:w="1778" w:type="dxa"/>
          </w:tcPr>
          <w:p w14:paraId="1C206BFA" w14:textId="77777777" w:rsidR="00516789" w:rsidRPr="007335F3" w:rsidRDefault="00516789" w:rsidP="00C91059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2019</w:t>
            </w:r>
          </w:p>
        </w:tc>
        <w:tc>
          <w:tcPr>
            <w:tcW w:w="916" w:type="dxa"/>
            <w:vAlign w:val="bottom"/>
          </w:tcPr>
          <w:p w14:paraId="22DB12BD" w14:textId="77777777" w:rsidR="00516789" w:rsidRPr="00C81345" w:rsidRDefault="00663F8D" w:rsidP="003B5459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2 295,1</w:t>
            </w:r>
          </w:p>
        </w:tc>
        <w:tc>
          <w:tcPr>
            <w:tcW w:w="970" w:type="dxa"/>
            <w:gridSpan w:val="2"/>
          </w:tcPr>
          <w:p w14:paraId="496AA9FC" w14:textId="77777777" w:rsidR="00516789" w:rsidRPr="00C81345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2 237,1</w:t>
            </w:r>
          </w:p>
        </w:tc>
        <w:tc>
          <w:tcPr>
            <w:tcW w:w="943" w:type="dxa"/>
          </w:tcPr>
          <w:p w14:paraId="1C0813C6" w14:textId="77777777" w:rsidR="00516789" w:rsidRPr="00C81345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2 656,8</w:t>
            </w:r>
          </w:p>
        </w:tc>
        <w:tc>
          <w:tcPr>
            <w:tcW w:w="922" w:type="dxa"/>
          </w:tcPr>
          <w:p w14:paraId="7CEB43A1" w14:textId="77777777" w:rsidR="00516789" w:rsidRPr="00C81345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3 281,3</w:t>
            </w:r>
          </w:p>
        </w:tc>
        <w:tc>
          <w:tcPr>
            <w:tcW w:w="966" w:type="dxa"/>
            <w:gridSpan w:val="2"/>
          </w:tcPr>
          <w:p w14:paraId="688E7A3C" w14:textId="77777777" w:rsidR="00516789" w:rsidRPr="00C81345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3 652,9</w:t>
            </w:r>
          </w:p>
        </w:tc>
        <w:tc>
          <w:tcPr>
            <w:tcW w:w="944" w:type="dxa"/>
          </w:tcPr>
          <w:p w14:paraId="3CF44EA7" w14:textId="77777777" w:rsidR="00516789" w:rsidRPr="00C81345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3 412,6</w:t>
            </w:r>
          </w:p>
        </w:tc>
        <w:tc>
          <w:tcPr>
            <w:tcW w:w="944" w:type="dxa"/>
          </w:tcPr>
          <w:p w14:paraId="037A2401" w14:textId="77777777" w:rsidR="00516789" w:rsidRPr="00C81345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3 990,2</w:t>
            </w:r>
          </w:p>
        </w:tc>
        <w:tc>
          <w:tcPr>
            <w:tcW w:w="944" w:type="dxa"/>
          </w:tcPr>
          <w:p w14:paraId="7FC3EAD7" w14:textId="77777777" w:rsidR="00516789" w:rsidRPr="00C81345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3 864,2</w:t>
            </w:r>
          </w:p>
        </w:tc>
        <w:tc>
          <w:tcPr>
            <w:tcW w:w="1021" w:type="dxa"/>
          </w:tcPr>
          <w:p w14:paraId="1A1527F4" w14:textId="77777777" w:rsidR="00516789" w:rsidRPr="00C81345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3 593,4</w:t>
            </w:r>
          </w:p>
        </w:tc>
        <w:tc>
          <w:tcPr>
            <w:tcW w:w="944" w:type="dxa"/>
          </w:tcPr>
          <w:p w14:paraId="38AA7A35" w14:textId="77777777" w:rsidR="00516789" w:rsidRPr="00C81345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3 990,2</w:t>
            </w:r>
          </w:p>
        </w:tc>
        <w:tc>
          <w:tcPr>
            <w:tcW w:w="880" w:type="dxa"/>
          </w:tcPr>
          <w:p w14:paraId="7F1F106D" w14:textId="77777777" w:rsidR="00516789" w:rsidRPr="00C81345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3 210,4</w:t>
            </w:r>
          </w:p>
        </w:tc>
        <w:tc>
          <w:tcPr>
            <w:tcW w:w="1153" w:type="dxa"/>
          </w:tcPr>
          <w:p w14:paraId="65C6293F" w14:textId="77777777" w:rsidR="00516789" w:rsidRPr="00C81345" w:rsidRDefault="00663F8D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3 525,1</w:t>
            </w:r>
          </w:p>
        </w:tc>
        <w:tc>
          <w:tcPr>
            <w:tcW w:w="1815" w:type="dxa"/>
          </w:tcPr>
          <w:p w14:paraId="7E293544" w14:textId="77777777" w:rsidR="00516789" w:rsidRPr="007335F3" w:rsidRDefault="00516789" w:rsidP="00C91059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2019</w:t>
            </w:r>
          </w:p>
        </w:tc>
      </w:tr>
      <w:tr w:rsidR="00D335FD" w:rsidRPr="007335F3" w14:paraId="6BAD6879" w14:textId="77777777" w:rsidTr="004D3618">
        <w:trPr>
          <w:trHeight w:val="81"/>
        </w:trPr>
        <w:tc>
          <w:tcPr>
            <w:tcW w:w="1778" w:type="dxa"/>
          </w:tcPr>
          <w:p w14:paraId="6A87F3D2" w14:textId="77777777" w:rsidR="00D335FD" w:rsidRPr="007335F3" w:rsidRDefault="00D335FD" w:rsidP="00C91059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2020</w:t>
            </w:r>
          </w:p>
        </w:tc>
        <w:tc>
          <w:tcPr>
            <w:tcW w:w="916" w:type="dxa"/>
            <w:vAlign w:val="bottom"/>
          </w:tcPr>
          <w:p w14:paraId="7CA1A93C" w14:textId="77777777" w:rsidR="00D335FD" w:rsidRPr="00C81345" w:rsidRDefault="005F5C41" w:rsidP="00B51589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2 553,5</w:t>
            </w:r>
          </w:p>
        </w:tc>
        <w:tc>
          <w:tcPr>
            <w:tcW w:w="970" w:type="dxa"/>
            <w:gridSpan w:val="2"/>
          </w:tcPr>
          <w:p w14:paraId="60E65CDA" w14:textId="77777777" w:rsidR="00D335FD" w:rsidRPr="00C81345" w:rsidRDefault="002323C4" w:rsidP="005F5C4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2</w:t>
            </w:r>
            <w:r w:rsidR="005F5C41"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 435,9</w:t>
            </w:r>
          </w:p>
        </w:tc>
        <w:tc>
          <w:tcPr>
            <w:tcW w:w="943" w:type="dxa"/>
          </w:tcPr>
          <w:p w14:paraId="0085135B" w14:textId="77777777" w:rsidR="00D335FD" w:rsidRPr="00C81345" w:rsidRDefault="005F5C41" w:rsidP="004D3618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2 632,8</w:t>
            </w:r>
          </w:p>
        </w:tc>
        <w:tc>
          <w:tcPr>
            <w:tcW w:w="922" w:type="dxa"/>
          </w:tcPr>
          <w:p w14:paraId="0C443CB7" w14:textId="77777777" w:rsidR="00D335FD" w:rsidRPr="00C81345" w:rsidRDefault="005F5C41" w:rsidP="004D3618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</w:rPr>
              <w:t>2 825,4</w:t>
            </w:r>
          </w:p>
        </w:tc>
        <w:tc>
          <w:tcPr>
            <w:tcW w:w="966" w:type="dxa"/>
            <w:gridSpan w:val="2"/>
          </w:tcPr>
          <w:p w14:paraId="30D9E3DE" w14:textId="77777777" w:rsidR="00D335FD" w:rsidRPr="00C81345" w:rsidRDefault="005F5C41" w:rsidP="0061145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</w:rPr>
              <w:t>3 021,2</w:t>
            </w:r>
          </w:p>
        </w:tc>
        <w:tc>
          <w:tcPr>
            <w:tcW w:w="944" w:type="dxa"/>
          </w:tcPr>
          <w:p w14:paraId="32078125" w14:textId="77777777" w:rsidR="00D335FD" w:rsidRPr="00C81345" w:rsidRDefault="005F5C41" w:rsidP="004D3618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3 810,7</w:t>
            </w:r>
          </w:p>
        </w:tc>
        <w:tc>
          <w:tcPr>
            <w:tcW w:w="944" w:type="dxa"/>
          </w:tcPr>
          <w:p w14:paraId="64F24131" w14:textId="77777777" w:rsidR="00D335FD" w:rsidRPr="00C81345" w:rsidRDefault="00657B33" w:rsidP="0070426A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</w:t>
            </w:r>
            <w:r w:rsidR="005F5C41"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 753,3</w:t>
            </w:r>
          </w:p>
        </w:tc>
        <w:tc>
          <w:tcPr>
            <w:tcW w:w="944" w:type="dxa"/>
          </w:tcPr>
          <w:p w14:paraId="3CBBE7B4" w14:textId="77777777" w:rsidR="00D335FD" w:rsidRPr="00C81345" w:rsidRDefault="005F5C41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3 790,5</w:t>
            </w:r>
          </w:p>
        </w:tc>
        <w:tc>
          <w:tcPr>
            <w:tcW w:w="1021" w:type="dxa"/>
          </w:tcPr>
          <w:p w14:paraId="0FB4BFF5" w14:textId="77777777" w:rsidR="00D335FD" w:rsidRPr="00C81345" w:rsidRDefault="005F5C41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3 828,5</w:t>
            </w:r>
          </w:p>
        </w:tc>
        <w:tc>
          <w:tcPr>
            <w:tcW w:w="944" w:type="dxa"/>
          </w:tcPr>
          <w:p w14:paraId="2434CC22" w14:textId="77777777" w:rsidR="00D335FD" w:rsidRPr="00C81345" w:rsidRDefault="005F5C41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3 667,2</w:t>
            </w:r>
          </w:p>
        </w:tc>
        <w:tc>
          <w:tcPr>
            <w:tcW w:w="880" w:type="dxa"/>
          </w:tcPr>
          <w:p w14:paraId="1887FBB0" w14:textId="77777777" w:rsidR="00D335FD" w:rsidRPr="00C81345" w:rsidRDefault="005F5C41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3 027,4</w:t>
            </w:r>
          </w:p>
        </w:tc>
        <w:tc>
          <w:tcPr>
            <w:tcW w:w="1153" w:type="dxa"/>
          </w:tcPr>
          <w:p w14:paraId="33CF3F6B" w14:textId="77777777" w:rsidR="00D335FD" w:rsidRPr="00C81345" w:rsidRDefault="005F5C41" w:rsidP="00557303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81345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3 582,7</w:t>
            </w:r>
          </w:p>
        </w:tc>
        <w:tc>
          <w:tcPr>
            <w:tcW w:w="1815" w:type="dxa"/>
          </w:tcPr>
          <w:p w14:paraId="30C0B35B" w14:textId="77777777" w:rsidR="00D335FD" w:rsidRPr="007335F3" w:rsidRDefault="00D335FD" w:rsidP="00C91059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2020</w:t>
            </w:r>
          </w:p>
        </w:tc>
      </w:tr>
      <w:tr w:rsidR="00C66CC0" w:rsidRPr="007335F3" w14:paraId="2BEC0213" w14:textId="77777777" w:rsidTr="006F1B71">
        <w:trPr>
          <w:trHeight w:val="81"/>
        </w:trPr>
        <w:tc>
          <w:tcPr>
            <w:tcW w:w="1778" w:type="dxa"/>
          </w:tcPr>
          <w:p w14:paraId="768DCF8F" w14:textId="77777777" w:rsidR="00C66CC0" w:rsidRPr="007335F3" w:rsidRDefault="00C66CC0" w:rsidP="00C66CC0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2021</w:t>
            </w:r>
          </w:p>
        </w:tc>
        <w:tc>
          <w:tcPr>
            <w:tcW w:w="916" w:type="dxa"/>
            <w:vAlign w:val="bottom"/>
          </w:tcPr>
          <w:p w14:paraId="3960867A" w14:textId="3800FA72" w:rsidR="00C66CC0" w:rsidRPr="00C81345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2 182,4</w:t>
            </w:r>
          </w:p>
        </w:tc>
        <w:tc>
          <w:tcPr>
            <w:tcW w:w="970" w:type="dxa"/>
            <w:gridSpan w:val="2"/>
            <w:vAlign w:val="bottom"/>
          </w:tcPr>
          <w:p w14:paraId="4713D4F4" w14:textId="1F0E6902" w:rsidR="00C66CC0" w:rsidRPr="00C81345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2 738,4</w:t>
            </w:r>
          </w:p>
        </w:tc>
        <w:tc>
          <w:tcPr>
            <w:tcW w:w="943" w:type="dxa"/>
            <w:vAlign w:val="bottom"/>
          </w:tcPr>
          <w:p w14:paraId="5EDD7E4A" w14:textId="3CB3CA42" w:rsidR="00C66CC0" w:rsidRPr="00C81345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3 299,2</w:t>
            </w:r>
          </w:p>
        </w:tc>
        <w:tc>
          <w:tcPr>
            <w:tcW w:w="922" w:type="dxa"/>
            <w:vAlign w:val="bottom"/>
          </w:tcPr>
          <w:p w14:paraId="7242BB11" w14:textId="6BD71CF8" w:rsidR="00C66CC0" w:rsidRPr="00C66CC0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3 455,6</w:t>
            </w:r>
          </w:p>
        </w:tc>
        <w:tc>
          <w:tcPr>
            <w:tcW w:w="966" w:type="dxa"/>
            <w:gridSpan w:val="2"/>
            <w:vAlign w:val="bottom"/>
          </w:tcPr>
          <w:p w14:paraId="050F6162" w14:textId="4BA8EF9A" w:rsidR="00C66CC0" w:rsidRPr="00C66CC0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3 368,2</w:t>
            </w:r>
          </w:p>
        </w:tc>
        <w:tc>
          <w:tcPr>
            <w:tcW w:w="944" w:type="dxa"/>
            <w:vAlign w:val="bottom"/>
          </w:tcPr>
          <w:p w14:paraId="3A1796C9" w14:textId="4070AEAE" w:rsidR="00C66CC0" w:rsidRPr="00C81345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3 643,2</w:t>
            </w:r>
          </w:p>
        </w:tc>
        <w:tc>
          <w:tcPr>
            <w:tcW w:w="944" w:type="dxa"/>
            <w:vAlign w:val="bottom"/>
          </w:tcPr>
          <w:p w14:paraId="360080FA" w14:textId="58CB6CDA" w:rsidR="00C66CC0" w:rsidRPr="00C81345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3 554,7</w:t>
            </w:r>
          </w:p>
        </w:tc>
        <w:tc>
          <w:tcPr>
            <w:tcW w:w="944" w:type="dxa"/>
            <w:vAlign w:val="bottom"/>
          </w:tcPr>
          <w:p w14:paraId="4C60B622" w14:textId="399AC77B" w:rsidR="00C66CC0" w:rsidRPr="00C81345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3 680,2</w:t>
            </w:r>
          </w:p>
        </w:tc>
        <w:tc>
          <w:tcPr>
            <w:tcW w:w="1021" w:type="dxa"/>
            <w:vAlign w:val="bottom"/>
          </w:tcPr>
          <w:p w14:paraId="353822D9" w14:textId="12C4ABAC" w:rsidR="00C66CC0" w:rsidRPr="00C81345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3 742,3</w:t>
            </w:r>
          </w:p>
        </w:tc>
        <w:tc>
          <w:tcPr>
            <w:tcW w:w="944" w:type="dxa"/>
            <w:vAlign w:val="bottom"/>
          </w:tcPr>
          <w:p w14:paraId="459DB945" w14:textId="3531F6DB" w:rsidR="00C66CC0" w:rsidRPr="00C81345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3 680,5</w:t>
            </w:r>
          </w:p>
        </w:tc>
        <w:tc>
          <w:tcPr>
            <w:tcW w:w="880" w:type="dxa"/>
            <w:vAlign w:val="bottom"/>
          </w:tcPr>
          <w:p w14:paraId="4ED96F1F" w14:textId="74185246" w:rsidR="00C66CC0" w:rsidRPr="00C66CC0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3 750,3</w:t>
            </w:r>
          </w:p>
        </w:tc>
        <w:tc>
          <w:tcPr>
            <w:tcW w:w="1153" w:type="dxa"/>
            <w:vAlign w:val="bottom"/>
          </w:tcPr>
          <w:p w14:paraId="0688D70D" w14:textId="37CFAFC1" w:rsidR="00C66CC0" w:rsidRPr="00C66CC0" w:rsidRDefault="00C66CC0" w:rsidP="00C66CC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C66CC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4 320,6</w:t>
            </w:r>
          </w:p>
        </w:tc>
        <w:tc>
          <w:tcPr>
            <w:tcW w:w="1815" w:type="dxa"/>
          </w:tcPr>
          <w:p w14:paraId="4AAEB895" w14:textId="77777777" w:rsidR="00C66CC0" w:rsidRPr="0082585C" w:rsidRDefault="00C66CC0" w:rsidP="00C66CC0">
            <w:pPr>
              <w:pStyle w:val="a7"/>
              <w:rPr>
                <w:rFonts w:asciiTheme="minorHAnsi" w:hAnsiTheme="minorHAnsi"/>
                <w:lang w:val="kk-KZ"/>
              </w:rPr>
            </w:pPr>
            <w:r w:rsidRPr="0082585C">
              <w:rPr>
                <w:rFonts w:asciiTheme="minorHAnsi" w:hAnsiTheme="minorHAnsi"/>
                <w:lang w:val="kk-KZ"/>
              </w:rPr>
              <w:t>2021</w:t>
            </w:r>
          </w:p>
        </w:tc>
      </w:tr>
      <w:tr w:rsidR="00C928FD" w:rsidRPr="007335F3" w14:paraId="765ACEE6" w14:textId="77777777" w:rsidTr="00204806">
        <w:trPr>
          <w:trHeight w:val="240"/>
        </w:trPr>
        <w:tc>
          <w:tcPr>
            <w:tcW w:w="15140" w:type="dxa"/>
            <w:gridSpan w:val="16"/>
            <w:vAlign w:val="center"/>
          </w:tcPr>
          <w:p w14:paraId="1818537E" w14:textId="77777777" w:rsidR="00C928FD" w:rsidRPr="007335F3" w:rsidRDefault="00C928FD" w:rsidP="0076324C">
            <w:pPr>
              <w:pStyle w:val="a7"/>
              <w:jc w:val="center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</w:p>
          <w:p w14:paraId="7847D246" w14:textId="77777777" w:rsidR="00C928FD" w:rsidRPr="007335F3" w:rsidRDefault="00C928FD" w:rsidP="0076324C">
            <w:pPr>
              <w:pStyle w:val="a7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335F3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Ө</w:t>
            </w:r>
            <w:proofErr w:type="spellStart"/>
            <w:r w:rsidRPr="007335F3">
              <w:rPr>
                <w:rFonts w:asciiTheme="minorHAnsi" w:hAnsiTheme="minorHAnsi"/>
                <w:b/>
                <w:sz w:val="24"/>
                <w:szCs w:val="24"/>
              </w:rPr>
              <w:t>ткен</w:t>
            </w:r>
            <w:proofErr w:type="spellEnd"/>
            <w:r w:rsidRPr="007335F3">
              <w:rPr>
                <w:rFonts w:asciiTheme="minorHAnsi" w:hAnsiTheme="minorHAnsi"/>
                <w:b/>
                <w:sz w:val="24"/>
                <w:szCs w:val="24"/>
              </w:rPr>
              <w:t xml:space="preserve"> ай</w:t>
            </w:r>
            <w:r w:rsidRPr="007335F3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ғ</w:t>
            </w:r>
            <w:r w:rsidRPr="007335F3">
              <w:rPr>
                <w:rFonts w:asciiTheme="minorHAnsi" w:hAnsiTheme="minorHAnsi"/>
                <w:b/>
                <w:sz w:val="24"/>
                <w:szCs w:val="24"/>
              </w:rPr>
              <w:t xml:space="preserve">а </w:t>
            </w:r>
            <w:proofErr w:type="spellStart"/>
            <w:r w:rsidRPr="007335F3">
              <w:rPr>
                <w:rFonts w:asciiTheme="minorHAnsi" w:hAnsiTheme="minorHAnsi"/>
                <w:b/>
                <w:sz w:val="24"/>
                <w:szCs w:val="24"/>
              </w:rPr>
              <w:t>пайызбен</w:t>
            </w:r>
            <w:proofErr w:type="spellEnd"/>
            <w:r w:rsidRPr="007335F3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Pr="007335F3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В</w:t>
            </w:r>
            <w:r w:rsidRPr="007335F3">
              <w:rPr>
                <w:rFonts w:asciiTheme="minorHAnsi" w:hAnsiTheme="minorHAnsi"/>
                <w:b/>
                <w:sz w:val="24"/>
                <w:szCs w:val="24"/>
              </w:rPr>
              <w:t xml:space="preserve"> процентах к предыдущему месяцу</w:t>
            </w:r>
          </w:p>
        </w:tc>
      </w:tr>
      <w:tr w:rsidR="00C928FD" w:rsidRPr="007335F3" w14:paraId="7C711E63" w14:textId="77777777" w:rsidTr="00204806">
        <w:trPr>
          <w:trHeight w:val="480"/>
        </w:trPr>
        <w:tc>
          <w:tcPr>
            <w:tcW w:w="1778" w:type="dxa"/>
            <w:vAlign w:val="bottom"/>
          </w:tcPr>
          <w:p w14:paraId="14C036FB" w14:textId="77777777" w:rsidR="00C928FD" w:rsidRPr="007335F3" w:rsidRDefault="00C928FD">
            <w:pPr>
              <w:pStyle w:val="a7"/>
              <w:rPr>
                <w:rFonts w:asciiTheme="minorHAnsi" w:hAnsiTheme="minorHAnsi"/>
              </w:rPr>
            </w:pPr>
            <w:proofErr w:type="spellStart"/>
            <w:r w:rsidRPr="007335F3">
              <w:rPr>
                <w:rFonts w:asciiTheme="minorHAnsi" w:hAnsiTheme="minorHAnsi"/>
              </w:rPr>
              <w:t>Сыртқы</w:t>
            </w:r>
            <w:proofErr w:type="spellEnd"/>
            <w:r w:rsidR="00400163" w:rsidRPr="007335F3">
              <w:rPr>
                <w:rFonts w:asciiTheme="minorHAnsi" w:hAnsiTheme="minorHAnsi"/>
              </w:rPr>
              <w:t xml:space="preserve"> </w:t>
            </w:r>
            <w:proofErr w:type="spellStart"/>
            <w:r w:rsidRPr="007335F3">
              <w:rPr>
                <w:rFonts w:asciiTheme="minorHAnsi" w:hAnsiTheme="minorHAnsi"/>
              </w:rPr>
              <w:t>сауда</w:t>
            </w:r>
            <w:proofErr w:type="spellEnd"/>
            <w:r w:rsidR="00400163" w:rsidRPr="007335F3">
              <w:rPr>
                <w:rFonts w:asciiTheme="minorHAnsi" w:hAnsiTheme="minorHAnsi"/>
              </w:rPr>
              <w:t xml:space="preserve"> </w:t>
            </w:r>
            <w:proofErr w:type="spellStart"/>
            <w:r w:rsidRPr="007335F3">
              <w:rPr>
                <w:rFonts w:asciiTheme="minorHAnsi" w:hAnsiTheme="minorHAnsi"/>
              </w:rPr>
              <w:t>айналымы</w:t>
            </w:r>
            <w:proofErr w:type="spellEnd"/>
          </w:p>
        </w:tc>
        <w:tc>
          <w:tcPr>
            <w:tcW w:w="943" w:type="dxa"/>
            <w:gridSpan w:val="2"/>
            <w:vAlign w:val="bottom"/>
          </w:tcPr>
          <w:p w14:paraId="2D0A048A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3" w:type="dxa"/>
            <w:vAlign w:val="bottom"/>
          </w:tcPr>
          <w:p w14:paraId="745CF54D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3" w:type="dxa"/>
            <w:vAlign w:val="bottom"/>
          </w:tcPr>
          <w:p w14:paraId="2D3B7CA4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4" w:type="dxa"/>
            <w:gridSpan w:val="2"/>
            <w:vAlign w:val="bottom"/>
          </w:tcPr>
          <w:p w14:paraId="5E29682F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  <w:lang w:val="kk-KZ"/>
              </w:rPr>
            </w:pPr>
          </w:p>
        </w:tc>
        <w:tc>
          <w:tcPr>
            <w:tcW w:w="944" w:type="dxa"/>
            <w:vAlign w:val="bottom"/>
          </w:tcPr>
          <w:p w14:paraId="758EAD49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4" w:type="dxa"/>
            <w:vAlign w:val="bottom"/>
          </w:tcPr>
          <w:p w14:paraId="7D9ABE08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4" w:type="dxa"/>
            <w:vAlign w:val="bottom"/>
          </w:tcPr>
          <w:p w14:paraId="34792421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  <w:lang w:val="kk-KZ"/>
              </w:rPr>
            </w:pPr>
          </w:p>
        </w:tc>
        <w:tc>
          <w:tcPr>
            <w:tcW w:w="944" w:type="dxa"/>
            <w:vAlign w:val="bottom"/>
          </w:tcPr>
          <w:p w14:paraId="266BDD22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1021" w:type="dxa"/>
            <w:vAlign w:val="bottom"/>
          </w:tcPr>
          <w:p w14:paraId="130F1E59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  <w:lang w:val="kk-KZ"/>
              </w:rPr>
            </w:pPr>
          </w:p>
        </w:tc>
        <w:tc>
          <w:tcPr>
            <w:tcW w:w="944" w:type="dxa"/>
            <w:vAlign w:val="bottom"/>
          </w:tcPr>
          <w:p w14:paraId="460BEA43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  <w:lang w:val="kk-KZ"/>
              </w:rPr>
            </w:pPr>
          </w:p>
        </w:tc>
        <w:tc>
          <w:tcPr>
            <w:tcW w:w="880" w:type="dxa"/>
            <w:vAlign w:val="bottom"/>
          </w:tcPr>
          <w:p w14:paraId="5226F371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1153" w:type="dxa"/>
            <w:vAlign w:val="bottom"/>
          </w:tcPr>
          <w:p w14:paraId="3B560D7E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1815" w:type="dxa"/>
            <w:vAlign w:val="bottom"/>
          </w:tcPr>
          <w:p w14:paraId="6F5073A3" w14:textId="77777777" w:rsidR="00C928FD" w:rsidRPr="007335F3" w:rsidRDefault="00C928FD">
            <w:pPr>
              <w:pStyle w:val="a7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Внешнеторговый оборот</w:t>
            </w:r>
          </w:p>
        </w:tc>
      </w:tr>
      <w:tr w:rsidR="00516789" w:rsidRPr="007335F3" w14:paraId="4997D6FD" w14:textId="77777777" w:rsidTr="001F1CE4">
        <w:trPr>
          <w:trHeight w:val="81"/>
        </w:trPr>
        <w:tc>
          <w:tcPr>
            <w:tcW w:w="1778" w:type="dxa"/>
            <w:vAlign w:val="bottom"/>
          </w:tcPr>
          <w:p w14:paraId="1AA7A4A4" w14:textId="77777777" w:rsidR="00516789" w:rsidRPr="007335F3" w:rsidRDefault="00516789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2019</w:t>
            </w:r>
          </w:p>
        </w:tc>
        <w:tc>
          <w:tcPr>
            <w:tcW w:w="943" w:type="dxa"/>
            <w:gridSpan w:val="2"/>
            <w:vAlign w:val="bottom"/>
          </w:tcPr>
          <w:p w14:paraId="2C63F7FA" w14:textId="77777777" w:rsidR="00516789" w:rsidRPr="007335F3" w:rsidRDefault="00663F8D" w:rsidP="003B5459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84,5</w:t>
            </w:r>
          </w:p>
        </w:tc>
        <w:tc>
          <w:tcPr>
            <w:tcW w:w="943" w:type="dxa"/>
            <w:vAlign w:val="bottom"/>
          </w:tcPr>
          <w:p w14:paraId="122D07D7" w14:textId="77777777" w:rsidR="00516789" w:rsidRPr="007335F3" w:rsidRDefault="00516789" w:rsidP="00663F8D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88,</w:t>
            </w:r>
            <w:r w:rsidR="00663F8D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</w:p>
        </w:tc>
        <w:tc>
          <w:tcPr>
            <w:tcW w:w="943" w:type="dxa"/>
            <w:vAlign w:val="bottom"/>
          </w:tcPr>
          <w:p w14:paraId="64928AA9" w14:textId="77777777" w:rsidR="00516789" w:rsidRPr="007335F3" w:rsidRDefault="00516789" w:rsidP="00663F8D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89,</w:t>
            </w:r>
            <w:r w:rsidR="00663F8D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6</w:t>
            </w:r>
          </w:p>
        </w:tc>
        <w:tc>
          <w:tcPr>
            <w:tcW w:w="944" w:type="dxa"/>
            <w:gridSpan w:val="2"/>
            <w:vAlign w:val="bottom"/>
          </w:tcPr>
          <w:p w14:paraId="64DE6124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13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9,3</w:t>
            </w:r>
          </w:p>
        </w:tc>
        <w:tc>
          <w:tcPr>
            <w:tcW w:w="944" w:type="dxa"/>
            <w:vAlign w:val="bottom"/>
          </w:tcPr>
          <w:p w14:paraId="4241838F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102,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</w:t>
            </w:r>
          </w:p>
        </w:tc>
        <w:tc>
          <w:tcPr>
            <w:tcW w:w="944" w:type="dxa"/>
            <w:vAlign w:val="bottom"/>
          </w:tcPr>
          <w:p w14:paraId="6660EADA" w14:textId="77777777" w:rsidR="00516789" w:rsidRPr="007335F3" w:rsidRDefault="00516789" w:rsidP="003B5459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96,8</w:t>
            </w:r>
          </w:p>
        </w:tc>
        <w:tc>
          <w:tcPr>
            <w:tcW w:w="944" w:type="dxa"/>
            <w:vAlign w:val="bottom"/>
          </w:tcPr>
          <w:p w14:paraId="2F1E883C" w14:textId="77777777" w:rsidR="00516789" w:rsidRPr="007335F3" w:rsidRDefault="006B60B2" w:rsidP="003B5459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99,2</w:t>
            </w:r>
          </w:p>
        </w:tc>
        <w:tc>
          <w:tcPr>
            <w:tcW w:w="944" w:type="dxa"/>
            <w:vAlign w:val="bottom"/>
          </w:tcPr>
          <w:p w14:paraId="415D33DF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102,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</w:p>
        </w:tc>
        <w:tc>
          <w:tcPr>
            <w:tcW w:w="1021" w:type="dxa"/>
            <w:vAlign w:val="bottom"/>
          </w:tcPr>
          <w:p w14:paraId="2F9BD631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3,3</w:t>
            </w:r>
          </w:p>
        </w:tc>
        <w:tc>
          <w:tcPr>
            <w:tcW w:w="944" w:type="dxa"/>
            <w:vAlign w:val="bottom"/>
          </w:tcPr>
          <w:p w14:paraId="0874EA06" w14:textId="77777777" w:rsidR="00516789" w:rsidRPr="00FC4130" w:rsidRDefault="006B60B2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101,8</w:t>
            </w:r>
          </w:p>
        </w:tc>
        <w:tc>
          <w:tcPr>
            <w:tcW w:w="880" w:type="dxa"/>
            <w:vAlign w:val="bottom"/>
          </w:tcPr>
          <w:p w14:paraId="0842A1F4" w14:textId="77777777" w:rsidR="00516789" w:rsidRPr="00FC4130" w:rsidRDefault="006B60B2" w:rsidP="003B5459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88,8</w:t>
            </w:r>
          </w:p>
        </w:tc>
        <w:tc>
          <w:tcPr>
            <w:tcW w:w="1153" w:type="dxa"/>
            <w:vAlign w:val="bottom"/>
          </w:tcPr>
          <w:p w14:paraId="7F4BC2D6" w14:textId="77777777" w:rsidR="00516789" w:rsidRPr="00FC4130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</w:t>
            </w:r>
            <w:r w:rsidR="006B60B2"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6,4</w:t>
            </w:r>
          </w:p>
        </w:tc>
        <w:tc>
          <w:tcPr>
            <w:tcW w:w="1815" w:type="dxa"/>
            <w:vAlign w:val="bottom"/>
          </w:tcPr>
          <w:p w14:paraId="187E8A99" w14:textId="77777777" w:rsidR="00516789" w:rsidRPr="007335F3" w:rsidRDefault="00516789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2019</w:t>
            </w:r>
          </w:p>
        </w:tc>
      </w:tr>
      <w:tr w:rsidR="00D335FD" w:rsidRPr="007335F3" w14:paraId="3BC2B292" w14:textId="77777777" w:rsidTr="001F1CE4">
        <w:trPr>
          <w:trHeight w:val="81"/>
        </w:trPr>
        <w:tc>
          <w:tcPr>
            <w:tcW w:w="1778" w:type="dxa"/>
            <w:vAlign w:val="bottom"/>
          </w:tcPr>
          <w:p w14:paraId="611F85B8" w14:textId="77777777" w:rsidR="00D335FD" w:rsidRPr="007335F3" w:rsidRDefault="00D335FD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2020</w:t>
            </w:r>
          </w:p>
        </w:tc>
        <w:tc>
          <w:tcPr>
            <w:tcW w:w="943" w:type="dxa"/>
            <w:gridSpan w:val="2"/>
            <w:vAlign w:val="bottom"/>
          </w:tcPr>
          <w:p w14:paraId="1159CD92" w14:textId="77777777" w:rsidR="00D335FD" w:rsidRPr="007335F3" w:rsidRDefault="005F5C41" w:rsidP="006E0714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83,0</w:t>
            </w:r>
          </w:p>
        </w:tc>
        <w:tc>
          <w:tcPr>
            <w:tcW w:w="943" w:type="dxa"/>
            <w:vAlign w:val="bottom"/>
          </w:tcPr>
          <w:p w14:paraId="3D3018D4" w14:textId="77777777" w:rsidR="00D335FD" w:rsidRPr="007335F3" w:rsidRDefault="005F5C41" w:rsidP="006E0714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103,3</w:t>
            </w:r>
          </w:p>
        </w:tc>
        <w:tc>
          <w:tcPr>
            <w:tcW w:w="943" w:type="dxa"/>
            <w:vAlign w:val="bottom"/>
          </w:tcPr>
          <w:p w14:paraId="79355F18" w14:textId="77777777" w:rsidR="00D335FD" w:rsidRPr="007335F3" w:rsidRDefault="005F5C41" w:rsidP="006E0714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103,5</w:t>
            </w:r>
          </w:p>
        </w:tc>
        <w:tc>
          <w:tcPr>
            <w:tcW w:w="944" w:type="dxa"/>
            <w:gridSpan w:val="2"/>
            <w:vAlign w:val="bottom"/>
          </w:tcPr>
          <w:p w14:paraId="0F8E1302" w14:textId="77777777" w:rsidR="00D335FD" w:rsidRPr="00FC4130" w:rsidRDefault="002E5604" w:rsidP="005F5C4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98,</w:t>
            </w:r>
            <w:r w:rsidR="005F5C41"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2</w:t>
            </w:r>
          </w:p>
        </w:tc>
        <w:tc>
          <w:tcPr>
            <w:tcW w:w="944" w:type="dxa"/>
            <w:vAlign w:val="bottom"/>
          </w:tcPr>
          <w:p w14:paraId="587BEDCB" w14:textId="77777777" w:rsidR="00D335FD" w:rsidRPr="00FC4130" w:rsidRDefault="002E5604" w:rsidP="005F5C4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  <w:r w:rsidR="005F5C41"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4,6</w:t>
            </w:r>
          </w:p>
        </w:tc>
        <w:tc>
          <w:tcPr>
            <w:tcW w:w="944" w:type="dxa"/>
            <w:vAlign w:val="bottom"/>
          </w:tcPr>
          <w:p w14:paraId="255E7C2F" w14:textId="77777777" w:rsidR="00D335FD" w:rsidRPr="007335F3" w:rsidRDefault="005F5C41" w:rsidP="008F2A17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99,5</w:t>
            </w:r>
          </w:p>
        </w:tc>
        <w:tc>
          <w:tcPr>
            <w:tcW w:w="944" w:type="dxa"/>
            <w:vAlign w:val="bottom"/>
          </w:tcPr>
          <w:p w14:paraId="34CEDF15" w14:textId="77777777" w:rsidR="00D335FD" w:rsidRPr="007335F3" w:rsidRDefault="00941DDC" w:rsidP="005F5C4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  <w:r w:rsidR="006E0714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</w:t>
            </w: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,</w:t>
            </w:r>
            <w:r w:rsidR="005F5C41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</w:t>
            </w:r>
          </w:p>
        </w:tc>
        <w:tc>
          <w:tcPr>
            <w:tcW w:w="944" w:type="dxa"/>
            <w:vAlign w:val="bottom"/>
          </w:tcPr>
          <w:p w14:paraId="7F50F175" w14:textId="77777777" w:rsidR="00D335FD" w:rsidRPr="007335F3" w:rsidRDefault="0070426A" w:rsidP="005F5C4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11</w:t>
            </w:r>
            <w:r w:rsidR="005F5C41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1,1</w:t>
            </w:r>
          </w:p>
        </w:tc>
        <w:tc>
          <w:tcPr>
            <w:tcW w:w="1021" w:type="dxa"/>
            <w:vAlign w:val="bottom"/>
          </w:tcPr>
          <w:p w14:paraId="5F4C049F" w14:textId="77777777" w:rsidR="00D335FD" w:rsidRPr="007335F3" w:rsidRDefault="005F5C41" w:rsidP="006E0714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105,2</w:t>
            </w:r>
          </w:p>
        </w:tc>
        <w:tc>
          <w:tcPr>
            <w:tcW w:w="944" w:type="dxa"/>
            <w:vAlign w:val="bottom"/>
          </w:tcPr>
          <w:p w14:paraId="025A2FFE" w14:textId="77777777" w:rsidR="00D335FD" w:rsidRPr="00FC4130" w:rsidRDefault="005F5C41" w:rsidP="00745B5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100,2</w:t>
            </w:r>
          </w:p>
        </w:tc>
        <w:tc>
          <w:tcPr>
            <w:tcW w:w="880" w:type="dxa"/>
            <w:vAlign w:val="bottom"/>
          </w:tcPr>
          <w:p w14:paraId="58EFC9C9" w14:textId="77777777" w:rsidR="00D335FD" w:rsidRPr="00FC4130" w:rsidRDefault="005F5C41" w:rsidP="00745B5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95,0</w:t>
            </w:r>
          </w:p>
        </w:tc>
        <w:tc>
          <w:tcPr>
            <w:tcW w:w="1153" w:type="dxa"/>
            <w:vAlign w:val="bottom"/>
          </w:tcPr>
          <w:p w14:paraId="021D0BCD" w14:textId="77777777" w:rsidR="00D335FD" w:rsidRPr="00FC4130" w:rsidRDefault="005F5C41" w:rsidP="00745B5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102,6</w:t>
            </w:r>
          </w:p>
        </w:tc>
        <w:tc>
          <w:tcPr>
            <w:tcW w:w="1815" w:type="dxa"/>
            <w:vAlign w:val="bottom"/>
          </w:tcPr>
          <w:p w14:paraId="2F5A718B" w14:textId="77777777" w:rsidR="00D335FD" w:rsidRPr="007335F3" w:rsidRDefault="00D335FD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2020</w:t>
            </w:r>
          </w:p>
        </w:tc>
      </w:tr>
      <w:tr w:rsidR="0092630D" w:rsidRPr="007335F3" w14:paraId="77162FF1" w14:textId="77777777" w:rsidTr="001F1CE4">
        <w:trPr>
          <w:trHeight w:val="81"/>
        </w:trPr>
        <w:tc>
          <w:tcPr>
            <w:tcW w:w="1778" w:type="dxa"/>
            <w:vAlign w:val="bottom"/>
          </w:tcPr>
          <w:p w14:paraId="37496A0D" w14:textId="77777777" w:rsidR="0092630D" w:rsidRPr="007335F3" w:rsidRDefault="0092630D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2021</w:t>
            </w:r>
          </w:p>
        </w:tc>
        <w:tc>
          <w:tcPr>
            <w:tcW w:w="943" w:type="dxa"/>
            <w:gridSpan w:val="2"/>
            <w:vAlign w:val="bottom"/>
          </w:tcPr>
          <w:p w14:paraId="1676347D" w14:textId="5CB8B22E" w:rsidR="0092630D" w:rsidRPr="00DC5171" w:rsidRDefault="00DC5171" w:rsidP="00DC517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C5171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74,7</w:t>
            </w:r>
          </w:p>
        </w:tc>
        <w:tc>
          <w:tcPr>
            <w:tcW w:w="943" w:type="dxa"/>
            <w:vAlign w:val="bottom"/>
          </w:tcPr>
          <w:p w14:paraId="4FC868FD" w14:textId="340B8404" w:rsidR="0092630D" w:rsidRPr="00DC5171" w:rsidRDefault="00DC5171" w:rsidP="00DC517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C5171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120,0</w:t>
            </w:r>
          </w:p>
        </w:tc>
        <w:tc>
          <w:tcPr>
            <w:tcW w:w="943" w:type="dxa"/>
            <w:vAlign w:val="bottom"/>
          </w:tcPr>
          <w:p w14:paraId="567099FC" w14:textId="30DFB4BF" w:rsidR="0092630D" w:rsidRPr="00DC5171" w:rsidRDefault="00DC5171" w:rsidP="00DC517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C5171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118,6</w:t>
            </w:r>
          </w:p>
        </w:tc>
        <w:tc>
          <w:tcPr>
            <w:tcW w:w="944" w:type="dxa"/>
            <w:gridSpan w:val="2"/>
            <w:vAlign w:val="bottom"/>
          </w:tcPr>
          <w:p w14:paraId="38D03DDA" w14:textId="449284DF" w:rsidR="0092630D" w:rsidRPr="00DC5171" w:rsidRDefault="00DC5171" w:rsidP="00DC517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C5171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109,3</w:t>
            </w:r>
          </w:p>
        </w:tc>
        <w:tc>
          <w:tcPr>
            <w:tcW w:w="944" w:type="dxa"/>
            <w:vAlign w:val="bottom"/>
          </w:tcPr>
          <w:p w14:paraId="27E19DDA" w14:textId="3234B2E6" w:rsidR="0092630D" w:rsidRPr="00DC5171" w:rsidRDefault="00DC5171" w:rsidP="00DC517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C5171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97,7</w:t>
            </w:r>
          </w:p>
        </w:tc>
        <w:tc>
          <w:tcPr>
            <w:tcW w:w="944" w:type="dxa"/>
            <w:vAlign w:val="bottom"/>
          </w:tcPr>
          <w:p w14:paraId="15717CE1" w14:textId="77777777" w:rsidR="0092630D" w:rsidRPr="007335F3" w:rsidRDefault="00416768" w:rsidP="008F2A17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111,1</w:t>
            </w:r>
          </w:p>
        </w:tc>
        <w:tc>
          <w:tcPr>
            <w:tcW w:w="944" w:type="dxa"/>
            <w:vAlign w:val="bottom"/>
          </w:tcPr>
          <w:p w14:paraId="3DD07E8F" w14:textId="7AD4D700" w:rsidR="0092630D" w:rsidRPr="00DC5171" w:rsidRDefault="00DC5171" w:rsidP="00DC517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C5171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92,6</w:t>
            </w:r>
          </w:p>
        </w:tc>
        <w:tc>
          <w:tcPr>
            <w:tcW w:w="944" w:type="dxa"/>
            <w:vAlign w:val="bottom"/>
          </w:tcPr>
          <w:p w14:paraId="0293FDFC" w14:textId="0BF88D39" w:rsidR="0092630D" w:rsidRPr="00DC5171" w:rsidRDefault="00DC5171" w:rsidP="00DC517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C5171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106,5</w:t>
            </w:r>
          </w:p>
        </w:tc>
        <w:tc>
          <w:tcPr>
            <w:tcW w:w="1021" w:type="dxa"/>
            <w:vAlign w:val="bottom"/>
          </w:tcPr>
          <w:p w14:paraId="02834B59" w14:textId="1B422B28" w:rsidR="0092630D" w:rsidRPr="00DC5171" w:rsidRDefault="00DC5171" w:rsidP="00DC517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C5171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105,7</w:t>
            </w:r>
          </w:p>
        </w:tc>
        <w:tc>
          <w:tcPr>
            <w:tcW w:w="944" w:type="dxa"/>
            <w:vAlign w:val="bottom"/>
          </w:tcPr>
          <w:p w14:paraId="01EE3B8D" w14:textId="4258B6EB" w:rsidR="0092630D" w:rsidRPr="00DC5171" w:rsidRDefault="00DC5171" w:rsidP="00DC517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C5171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99,3</w:t>
            </w:r>
          </w:p>
        </w:tc>
        <w:tc>
          <w:tcPr>
            <w:tcW w:w="880" w:type="dxa"/>
            <w:vAlign w:val="bottom"/>
          </w:tcPr>
          <w:p w14:paraId="2B6F4CC3" w14:textId="360E5DDF" w:rsidR="0092630D" w:rsidRPr="00DC5171" w:rsidRDefault="00DC5171" w:rsidP="00DC517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C5171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96,1</w:t>
            </w:r>
          </w:p>
        </w:tc>
        <w:tc>
          <w:tcPr>
            <w:tcW w:w="1153" w:type="dxa"/>
            <w:vAlign w:val="bottom"/>
          </w:tcPr>
          <w:p w14:paraId="67E09E0F" w14:textId="64CE61CF" w:rsidR="0092630D" w:rsidRPr="00DC5171" w:rsidRDefault="00DC5171" w:rsidP="00DC517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C5171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110,5</w:t>
            </w:r>
          </w:p>
        </w:tc>
        <w:tc>
          <w:tcPr>
            <w:tcW w:w="1815" w:type="dxa"/>
            <w:vAlign w:val="bottom"/>
          </w:tcPr>
          <w:p w14:paraId="2F1C9894" w14:textId="77777777" w:rsidR="0092630D" w:rsidRPr="007335F3" w:rsidRDefault="0092630D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2021</w:t>
            </w:r>
          </w:p>
        </w:tc>
      </w:tr>
      <w:tr w:rsidR="00C928FD" w:rsidRPr="007335F3" w14:paraId="27A33E73" w14:textId="77777777" w:rsidTr="00E629CC">
        <w:trPr>
          <w:trHeight w:val="81"/>
        </w:trPr>
        <w:tc>
          <w:tcPr>
            <w:tcW w:w="1778" w:type="dxa"/>
            <w:vAlign w:val="bottom"/>
          </w:tcPr>
          <w:p w14:paraId="293A2A03" w14:textId="77777777" w:rsidR="00C928FD" w:rsidRPr="007335F3" w:rsidRDefault="00C928FD">
            <w:pPr>
              <w:pStyle w:val="a7"/>
              <w:rPr>
                <w:rFonts w:asciiTheme="minorHAnsi" w:hAnsiTheme="minorHAnsi"/>
              </w:rPr>
            </w:pPr>
            <w:proofErr w:type="spellStart"/>
            <w:r w:rsidRPr="007335F3">
              <w:rPr>
                <w:rFonts w:asciiTheme="minorHAnsi" w:hAnsiTheme="minorHAnsi"/>
              </w:rPr>
              <w:t>соныңішінде</w:t>
            </w:r>
            <w:proofErr w:type="spellEnd"/>
            <w:r w:rsidRPr="007335F3">
              <w:rPr>
                <w:rFonts w:asciiTheme="minorHAnsi" w:hAnsiTheme="minorHAnsi"/>
              </w:rPr>
              <w:t>:</w:t>
            </w:r>
          </w:p>
        </w:tc>
        <w:tc>
          <w:tcPr>
            <w:tcW w:w="943" w:type="dxa"/>
            <w:gridSpan w:val="2"/>
            <w:vAlign w:val="bottom"/>
          </w:tcPr>
          <w:p w14:paraId="376A7980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943" w:type="dxa"/>
            <w:vAlign w:val="bottom"/>
          </w:tcPr>
          <w:p w14:paraId="0AC3F720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943" w:type="dxa"/>
            <w:vAlign w:val="bottom"/>
          </w:tcPr>
          <w:p w14:paraId="1AEC2F04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944" w:type="dxa"/>
            <w:gridSpan w:val="2"/>
            <w:vAlign w:val="bottom"/>
          </w:tcPr>
          <w:p w14:paraId="71D45C41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944" w:type="dxa"/>
            <w:vAlign w:val="bottom"/>
          </w:tcPr>
          <w:p w14:paraId="7AE42577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944" w:type="dxa"/>
            <w:vAlign w:val="bottom"/>
          </w:tcPr>
          <w:p w14:paraId="1D7E502D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944" w:type="dxa"/>
            <w:vAlign w:val="bottom"/>
          </w:tcPr>
          <w:p w14:paraId="11D69143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944" w:type="dxa"/>
            <w:vAlign w:val="bottom"/>
          </w:tcPr>
          <w:p w14:paraId="6F8F72AE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1021" w:type="dxa"/>
            <w:vAlign w:val="bottom"/>
          </w:tcPr>
          <w:p w14:paraId="6D2F7804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944" w:type="dxa"/>
            <w:vAlign w:val="bottom"/>
          </w:tcPr>
          <w:p w14:paraId="511C2691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880" w:type="dxa"/>
            <w:vAlign w:val="bottom"/>
          </w:tcPr>
          <w:p w14:paraId="40005EEB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1153" w:type="dxa"/>
            <w:vAlign w:val="bottom"/>
          </w:tcPr>
          <w:p w14:paraId="694639D5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1815" w:type="dxa"/>
            <w:vAlign w:val="bottom"/>
          </w:tcPr>
          <w:p w14:paraId="46257FC3" w14:textId="77777777" w:rsidR="00C928FD" w:rsidRPr="007335F3" w:rsidRDefault="00C928FD">
            <w:pPr>
              <w:pStyle w:val="a7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в том числе:</w:t>
            </w:r>
          </w:p>
        </w:tc>
      </w:tr>
      <w:tr w:rsidR="00C928FD" w:rsidRPr="007335F3" w14:paraId="29811E9F" w14:textId="77777777" w:rsidTr="00E629CC">
        <w:trPr>
          <w:trHeight w:val="81"/>
        </w:trPr>
        <w:tc>
          <w:tcPr>
            <w:tcW w:w="1778" w:type="dxa"/>
            <w:vAlign w:val="bottom"/>
          </w:tcPr>
          <w:p w14:paraId="3C9F76C1" w14:textId="77777777" w:rsidR="00C928FD" w:rsidRPr="007335F3" w:rsidRDefault="00C928FD">
            <w:pPr>
              <w:pStyle w:val="a7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экспорт</w:t>
            </w:r>
          </w:p>
        </w:tc>
        <w:tc>
          <w:tcPr>
            <w:tcW w:w="943" w:type="dxa"/>
            <w:gridSpan w:val="2"/>
            <w:vAlign w:val="bottom"/>
          </w:tcPr>
          <w:p w14:paraId="4C9B8DB3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943" w:type="dxa"/>
            <w:vAlign w:val="bottom"/>
          </w:tcPr>
          <w:p w14:paraId="0697DFBA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943" w:type="dxa"/>
            <w:vAlign w:val="bottom"/>
          </w:tcPr>
          <w:p w14:paraId="0B6E91EE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944" w:type="dxa"/>
            <w:gridSpan w:val="2"/>
            <w:vAlign w:val="bottom"/>
          </w:tcPr>
          <w:p w14:paraId="2BE10325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944" w:type="dxa"/>
            <w:vAlign w:val="bottom"/>
          </w:tcPr>
          <w:p w14:paraId="7242784E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944" w:type="dxa"/>
            <w:vAlign w:val="bottom"/>
          </w:tcPr>
          <w:p w14:paraId="7B0E4EAE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944" w:type="dxa"/>
            <w:vAlign w:val="bottom"/>
          </w:tcPr>
          <w:p w14:paraId="6EED5D46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944" w:type="dxa"/>
            <w:vAlign w:val="bottom"/>
          </w:tcPr>
          <w:p w14:paraId="23202E35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1021" w:type="dxa"/>
            <w:vAlign w:val="bottom"/>
          </w:tcPr>
          <w:p w14:paraId="249970C3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944" w:type="dxa"/>
            <w:vAlign w:val="bottom"/>
          </w:tcPr>
          <w:p w14:paraId="2D87A396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880" w:type="dxa"/>
            <w:vAlign w:val="bottom"/>
          </w:tcPr>
          <w:p w14:paraId="479B748E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1153" w:type="dxa"/>
            <w:vAlign w:val="bottom"/>
          </w:tcPr>
          <w:p w14:paraId="31D334DE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1815" w:type="dxa"/>
            <w:vAlign w:val="bottom"/>
          </w:tcPr>
          <w:p w14:paraId="0E9FF4DB" w14:textId="77777777" w:rsidR="00C928FD" w:rsidRPr="007335F3" w:rsidRDefault="00C928FD">
            <w:pPr>
              <w:pStyle w:val="a7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экспорт</w:t>
            </w:r>
          </w:p>
        </w:tc>
      </w:tr>
      <w:tr w:rsidR="00516789" w:rsidRPr="007335F3" w14:paraId="12EA9109" w14:textId="77777777" w:rsidTr="00E629CC">
        <w:trPr>
          <w:trHeight w:val="81"/>
        </w:trPr>
        <w:tc>
          <w:tcPr>
            <w:tcW w:w="1778" w:type="dxa"/>
            <w:vAlign w:val="bottom"/>
          </w:tcPr>
          <w:p w14:paraId="598081EB" w14:textId="77777777" w:rsidR="00516789" w:rsidRPr="007335F3" w:rsidRDefault="00516789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2019</w:t>
            </w:r>
          </w:p>
        </w:tc>
        <w:tc>
          <w:tcPr>
            <w:tcW w:w="943" w:type="dxa"/>
            <w:gridSpan w:val="2"/>
            <w:vAlign w:val="bottom"/>
          </w:tcPr>
          <w:p w14:paraId="3204EB24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7,0</w:t>
            </w:r>
          </w:p>
        </w:tc>
        <w:tc>
          <w:tcPr>
            <w:tcW w:w="943" w:type="dxa"/>
            <w:vAlign w:val="bottom"/>
          </w:tcPr>
          <w:p w14:paraId="01BD8498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85,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2</w:t>
            </w:r>
          </w:p>
        </w:tc>
        <w:tc>
          <w:tcPr>
            <w:tcW w:w="943" w:type="dxa"/>
            <w:vAlign w:val="bottom"/>
          </w:tcPr>
          <w:p w14:paraId="5E947DC1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75,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</w:t>
            </w:r>
          </w:p>
        </w:tc>
        <w:tc>
          <w:tcPr>
            <w:tcW w:w="944" w:type="dxa"/>
            <w:gridSpan w:val="2"/>
            <w:vAlign w:val="bottom"/>
          </w:tcPr>
          <w:p w14:paraId="01A93A59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151,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5</w:t>
            </w:r>
          </w:p>
        </w:tc>
        <w:tc>
          <w:tcPr>
            <w:tcW w:w="944" w:type="dxa"/>
            <w:vAlign w:val="bottom"/>
          </w:tcPr>
          <w:p w14:paraId="54301BA8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97,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5</w:t>
            </w:r>
          </w:p>
        </w:tc>
        <w:tc>
          <w:tcPr>
            <w:tcW w:w="944" w:type="dxa"/>
            <w:vAlign w:val="bottom"/>
          </w:tcPr>
          <w:p w14:paraId="54A1E621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99,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2</w:t>
            </w:r>
          </w:p>
        </w:tc>
        <w:tc>
          <w:tcPr>
            <w:tcW w:w="944" w:type="dxa"/>
            <w:vAlign w:val="bottom"/>
          </w:tcPr>
          <w:p w14:paraId="62066D15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87,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</w:t>
            </w:r>
          </w:p>
        </w:tc>
        <w:tc>
          <w:tcPr>
            <w:tcW w:w="944" w:type="dxa"/>
            <w:vAlign w:val="bottom"/>
          </w:tcPr>
          <w:p w14:paraId="2B93AA74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108,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4</w:t>
            </w:r>
          </w:p>
        </w:tc>
        <w:tc>
          <w:tcPr>
            <w:tcW w:w="1021" w:type="dxa"/>
            <w:vAlign w:val="bottom"/>
          </w:tcPr>
          <w:p w14:paraId="5AFEE63A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11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1,8</w:t>
            </w:r>
          </w:p>
        </w:tc>
        <w:tc>
          <w:tcPr>
            <w:tcW w:w="944" w:type="dxa"/>
            <w:vAlign w:val="bottom"/>
          </w:tcPr>
          <w:p w14:paraId="7FD320D9" w14:textId="77777777" w:rsidR="00516789" w:rsidRPr="00FC4130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  <w:r w:rsidR="006B60B2"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5,5</w:t>
            </w:r>
          </w:p>
        </w:tc>
        <w:tc>
          <w:tcPr>
            <w:tcW w:w="880" w:type="dxa"/>
            <w:vAlign w:val="bottom"/>
          </w:tcPr>
          <w:p w14:paraId="61A0269B" w14:textId="77777777" w:rsidR="00516789" w:rsidRPr="00FC4130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  <w:r w:rsidR="006B60B2"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5,3</w:t>
            </w:r>
          </w:p>
        </w:tc>
        <w:tc>
          <w:tcPr>
            <w:tcW w:w="1153" w:type="dxa"/>
            <w:vAlign w:val="bottom"/>
          </w:tcPr>
          <w:p w14:paraId="57F5F939" w14:textId="77777777" w:rsidR="00516789" w:rsidRPr="00FC4130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104,</w:t>
            </w:r>
            <w:r w:rsidR="006B60B2"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2</w:t>
            </w:r>
          </w:p>
        </w:tc>
        <w:tc>
          <w:tcPr>
            <w:tcW w:w="1815" w:type="dxa"/>
            <w:vAlign w:val="bottom"/>
          </w:tcPr>
          <w:p w14:paraId="1266F5A6" w14:textId="77777777" w:rsidR="00516789" w:rsidRPr="007335F3" w:rsidRDefault="00516789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2019</w:t>
            </w:r>
          </w:p>
        </w:tc>
      </w:tr>
      <w:tr w:rsidR="00D335FD" w:rsidRPr="007335F3" w14:paraId="5714E361" w14:textId="77777777" w:rsidTr="00E629CC">
        <w:trPr>
          <w:trHeight w:val="81"/>
        </w:trPr>
        <w:tc>
          <w:tcPr>
            <w:tcW w:w="1778" w:type="dxa"/>
            <w:vAlign w:val="bottom"/>
          </w:tcPr>
          <w:p w14:paraId="4BCAD4CB" w14:textId="77777777" w:rsidR="00D335FD" w:rsidRPr="007335F3" w:rsidRDefault="00D335FD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2020</w:t>
            </w:r>
          </w:p>
        </w:tc>
        <w:tc>
          <w:tcPr>
            <w:tcW w:w="943" w:type="dxa"/>
            <w:gridSpan w:val="2"/>
            <w:vAlign w:val="bottom"/>
          </w:tcPr>
          <w:p w14:paraId="3F52575F" w14:textId="77777777" w:rsidR="00D335FD" w:rsidRPr="007335F3" w:rsidRDefault="007F2805" w:rsidP="00230A3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90,4</w:t>
            </w:r>
          </w:p>
        </w:tc>
        <w:tc>
          <w:tcPr>
            <w:tcW w:w="943" w:type="dxa"/>
            <w:vAlign w:val="bottom"/>
          </w:tcPr>
          <w:p w14:paraId="54EEB95E" w14:textId="77777777" w:rsidR="00D335FD" w:rsidRPr="007335F3" w:rsidRDefault="002E5604" w:rsidP="007F280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107,</w:t>
            </w:r>
            <w:r w:rsidR="007F2805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</w:t>
            </w:r>
          </w:p>
        </w:tc>
        <w:tc>
          <w:tcPr>
            <w:tcW w:w="943" w:type="dxa"/>
            <w:vAlign w:val="bottom"/>
          </w:tcPr>
          <w:p w14:paraId="654A2D87" w14:textId="77777777" w:rsidR="00D335FD" w:rsidRPr="007335F3" w:rsidRDefault="007F2805" w:rsidP="00230A3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101,2</w:t>
            </w:r>
          </w:p>
        </w:tc>
        <w:tc>
          <w:tcPr>
            <w:tcW w:w="944" w:type="dxa"/>
            <w:gridSpan w:val="2"/>
            <w:vAlign w:val="bottom"/>
          </w:tcPr>
          <w:p w14:paraId="69C180D6" w14:textId="77777777" w:rsidR="00D335FD" w:rsidRPr="00FC4130" w:rsidRDefault="002E5604" w:rsidP="003E60CB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93,4</w:t>
            </w:r>
          </w:p>
        </w:tc>
        <w:tc>
          <w:tcPr>
            <w:tcW w:w="944" w:type="dxa"/>
            <w:vAlign w:val="bottom"/>
          </w:tcPr>
          <w:p w14:paraId="3F78880E" w14:textId="77777777" w:rsidR="00D335FD" w:rsidRPr="00FC4130" w:rsidRDefault="007F2805" w:rsidP="00230A3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87,0</w:t>
            </w:r>
          </w:p>
        </w:tc>
        <w:tc>
          <w:tcPr>
            <w:tcW w:w="944" w:type="dxa"/>
            <w:vAlign w:val="bottom"/>
          </w:tcPr>
          <w:p w14:paraId="0E0853A9" w14:textId="77777777" w:rsidR="00D335FD" w:rsidRPr="007335F3" w:rsidRDefault="002E5604" w:rsidP="007F280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79,</w:t>
            </w:r>
            <w:r w:rsidR="007F2805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5</w:t>
            </w:r>
          </w:p>
        </w:tc>
        <w:tc>
          <w:tcPr>
            <w:tcW w:w="944" w:type="dxa"/>
            <w:vAlign w:val="bottom"/>
          </w:tcPr>
          <w:p w14:paraId="707E3450" w14:textId="77777777" w:rsidR="00D335FD" w:rsidRPr="007335F3" w:rsidRDefault="007F2805" w:rsidP="00230A3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82,4</w:t>
            </w:r>
          </w:p>
        </w:tc>
        <w:tc>
          <w:tcPr>
            <w:tcW w:w="944" w:type="dxa"/>
            <w:vAlign w:val="bottom"/>
          </w:tcPr>
          <w:p w14:paraId="34A9CA90" w14:textId="77777777" w:rsidR="00D335FD" w:rsidRPr="007335F3" w:rsidRDefault="007F2805" w:rsidP="00230A3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125,4</w:t>
            </w:r>
          </w:p>
        </w:tc>
        <w:tc>
          <w:tcPr>
            <w:tcW w:w="1021" w:type="dxa"/>
            <w:vAlign w:val="bottom"/>
          </w:tcPr>
          <w:p w14:paraId="70CCC68F" w14:textId="77777777" w:rsidR="00D335FD" w:rsidRPr="007335F3" w:rsidRDefault="00161874" w:rsidP="00230A3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</w:t>
            </w:r>
            <w:r w:rsidR="00230A35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</w:t>
            </w: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,</w:t>
            </w:r>
            <w:r w:rsidR="00230A35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0</w:t>
            </w:r>
          </w:p>
        </w:tc>
        <w:tc>
          <w:tcPr>
            <w:tcW w:w="944" w:type="dxa"/>
            <w:vAlign w:val="bottom"/>
          </w:tcPr>
          <w:p w14:paraId="7AEA4A64" w14:textId="77777777" w:rsidR="00D335FD" w:rsidRPr="00FC4130" w:rsidRDefault="00230A35" w:rsidP="007F280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</w:t>
            </w:r>
            <w:r w:rsidR="007F2805"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4</w:t>
            </w: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,</w:t>
            </w:r>
            <w:r w:rsidR="007F2805"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</w:p>
        </w:tc>
        <w:tc>
          <w:tcPr>
            <w:tcW w:w="880" w:type="dxa"/>
            <w:vAlign w:val="bottom"/>
          </w:tcPr>
          <w:p w14:paraId="0934D4A5" w14:textId="77777777" w:rsidR="00D335FD" w:rsidRPr="00FC4130" w:rsidRDefault="00230A35" w:rsidP="007F280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106,</w:t>
            </w:r>
            <w:r w:rsidR="007F2805"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</w:p>
        </w:tc>
        <w:tc>
          <w:tcPr>
            <w:tcW w:w="1153" w:type="dxa"/>
            <w:vAlign w:val="bottom"/>
          </w:tcPr>
          <w:p w14:paraId="4ACE6A39" w14:textId="77777777" w:rsidR="00D335FD" w:rsidRPr="00FC4130" w:rsidRDefault="00230A35" w:rsidP="007F280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  <w:r w:rsidR="007F2805"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0,9</w:t>
            </w:r>
          </w:p>
        </w:tc>
        <w:tc>
          <w:tcPr>
            <w:tcW w:w="1815" w:type="dxa"/>
            <w:vAlign w:val="bottom"/>
          </w:tcPr>
          <w:p w14:paraId="6BCDF3F5" w14:textId="77777777" w:rsidR="00D335FD" w:rsidRPr="007335F3" w:rsidRDefault="00D335FD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2020</w:t>
            </w:r>
          </w:p>
        </w:tc>
      </w:tr>
      <w:tr w:rsidR="0092630D" w:rsidRPr="007335F3" w14:paraId="648B465E" w14:textId="77777777" w:rsidTr="00E629CC">
        <w:trPr>
          <w:trHeight w:val="81"/>
        </w:trPr>
        <w:tc>
          <w:tcPr>
            <w:tcW w:w="1778" w:type="dxa"/>
            <w:vAlign w:val="bottom"/>
          </w:tcPr>
          <w:p w14:paraId="5763F74C" w14:textId="77777777" w:rsidR="0092630D" w:rsidRPr="007335F3" w:rsidRDefault="0092630D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2021</w:t>
            </w:r>
          </w:p>
        </w:tc>
        <w:tc>
          <w:tcPr>
            <w:tcW w:w="943" w:type="dxa"/>
            <w:gridSpan w:val="2"/>
            <w:vAlign w:val="bottom"/>
          </w:tcPr>
          <w:p w14:paraId="31131080" w14:textId="77777777" w:rsidR="0092630D" w:rsidRPr="007335F3" w:rsidRDefault="00416768" w:rsidP="00230A3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88,0</w:t>
            </w:r>
          </w:p>
        </w:tc>
        <w:tc>
          <w:tcPr>
            <w:tcW w:w="943" w:type="dxa"/>
            <w:vAlign w:val="bottom"/>
          </w:tcPr>
          <w:p w14:paraId="436CDBF0" w14:textId="1D9B9788" w:rsidR="0092630D" w:rsidRPr="00FC4130" w:rsidRDefault="00DC5171" w:rsidP="00DC517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116,3</w:t>
            </w:r>
          </w:p>
        </w:tc>
        <w:tc>
          <w:tcPr>
            <w:tcW w:w="943" w:type="dxa"/>
            <w:vAlign w:val="bottom"/>
          </w:tcPr>
          <w:p w14:paraId="423E4D12" w14:textId="5C0BFFB5" w:rsidR="0092630D" w:rsidRPr="00FC4130" w:rsidRDefault="00DC5171" w:rsidP="00DC517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117,2</w:t>
            </w:r>
          </w:p>
        </w:tc>
        <w:tc>
          <w:tcPr>
            <w:tcW w:w="944" w:type="dxa"/>
            <w:gridSpan w:val="2"/>
            <w:vAlign w:val="bottom"/>
          </w:tcPr>
          <w:p w14:paraId="6B1F7EEF" w14:textId="145EC8EF" w:rsidR="0092630D" w:rsidRPr="00FC4130" w:rsidRDefault="00DC5171" w:rsidP="00DC517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112,7</w:t>
            </w:r>
          </w:p>
        </w:tc>
        <w:tc>
          <w:tcPr>
            <w:tcW w:w="944" w:type="dxa"/>
            <w:vAlign w:val="bottom"/>
          </w:tcPr>
          <w:p w14:paraId="32557709" w14:textId="72BD3C4E" w:rsidR="0092630D" w:rsidRPr="00FC4130" w:rsidRDefault="00DC5171" w:rsidP="00DC517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97,9</w:t>
            </w:r>
          </w:p>
        </w:tc>
        <w:tc>
          <w:tcPr>
            <w:tcW w:w="944" w:type="dxa"/>
            <w:vAlign w:val="bottom"/>
          </w:tcPr>
          <w:p w14:paraId="13C45071" w14:textId="175DD1AC" w:rsidR="0092630D" w:rsidRPr="00FC4130" w:rsidRDefault="00DC5171" w:rsidP="00DC517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113,1</w:t>
            </w:r>
          </w:p>
        </w:tc>
        <w:tc>
          <w:tcPr>
            <w:tcW w:w="944" w:type="dxa"/>
            <w:vAlign w:val="bottom"/>
          </w:tcPr>
          <w:p w14:paraId="6D4EAD0E" w14:textId="461CC243" w:rsidR="0092630D" w:rsidRPr="00FC4130" w:rsidRDefault="00FC4130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89,4</w:t>
            </w:r>
          </w:p>
        </w:tc>
        <w:tc>
          <w:tcPr>
            <w:tcW w:w="944" w:type="dxa"/>
            <w:vAlign w:val="bottom"/>
          </w:tcPr>
          <w:p w14:paraId="7E51E027" w14:textId="16FDA5CD" w:rsidR="0092630D" w:rsidRPr="00FC4130" w:rsidRDefault="00FC4130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108,7</w:t>
            </w:r>
          </w:p>
        </w:tc>
        <w:tc>
          <w:tcPr>
            <w:tcW w:w="1021" w:type="dxa"/>
            <w:vAlign w:val="bottom"/>
          </w:tcPr>
          <w:p w14:paraId="261131EE" w14:textId="1D7C8BEE" w:rsidR="0092630D" w:rsidRPr="00FC4130" w:rsidRDefault="00FC4130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108,4</w:t>
            </w:r>
          </w:p>
        </w:tc>
        <w:tc>
          <w:tcPr>
            <w:tcW w:w="944" w:type="dxa"/>
            <w:vAlign w:val="bottom"/>
          </w:tcPr>
          <w:p w14:paraId="7CB53161" w14:textId="5FD8BC35" w:rsidR="0092630D" w:rsidRPr="00FC4130" w:rsidRDefault="009720E5" w:rsidP="0082585C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  <w:r w:rsidR="0082585C"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,</w:t>
            </w:r>
            <w:r w:rsidR="00FC4130"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</w:t>
            </w:r>
          </w:p>
        </w:tc>
        <w:tc>
          <w:tcPr>
            <w:tcW w:w="880" w:type="dxa"/>
            <w:vAlign w:val="bottom"/>
          </w:tcPr>
          <w:p w14:paraId="4E343FBD" w14:textId="42C1ADDE" w:rsidR="0092630D" w:rsidRPr="00FC4130" w:rsidRDefault="00FC4130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92,</w:t>
            </w:r>
            <w:r w:rsidR="00CC326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5</w:t>
            </w:r>
          </w:p>
        </w:tc>
        <w:tc>
          <w:tcPr>
            <w:tcW w:w="1153" w:type="dxa"/>
            <w:vAlign w:val="bottom"/>
          </w:tcPr>
          <w:p w14:paraId="457E05E9" w14:textId="507F836F" w:rsidR="0092630D" w:rsidRPr="00FC4130" w:rsidRDefault="00FC4130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107,3</w:t>
            </w:r>
          </w:p>
        </w:tc>
        <w:tc>
          <w:tcPr>
            <w:tcW w:w="1815" w:type="dxa"/>
            <w:vAlign w:val="bottom"/>
          </w:tcPr>
          <w:p w14:paraId="0EB583BB" w14:textId="77777777" w:rsidR="0092630D" w:rsidRPr="007335F3" w:rsidRDefault="0092630D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2021</w:t>
            </w:r>
          </w:p>
        </w:tc>
      </w:tr>
      <w:tr w:rsidR="00C928FD" w:rsidRPr="007335F3" w14:paraId="229BA7CF" w14:textId="77777777" w:rsidTr="00E629CC">
        <w:trPr>
          <w:trHeight w:val="81"/>
        </w:trPr>
        <w:tc>
          <w:tcPr>
            <w:tcW w:w="1778" w:type="dxa"/>
            <w:vAlign w:val="bottom"/>
          </w:tcPr>
          <w:p w14:paraId="4E176F25" w14:textId="77777777" w:rsidR="00C928FD" w:rsidRPr="007335F3" w:rsidRDefault="00C928FD">
            <w:pPr>
              <w:pStyle w:val="a7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импорт</w:t>
            </w:r>
          </w:p>
        </w:tc>
        <w:tc>
          <w:tcPr>
            <w:tcW w:w="943" w:type="dxa"/>
            <w:gridSpan w:val="2"/>
            <w:vAlign w:val="bottom"/>
          </w:tcPr>
          <w:p w14:paraId="740FC6F7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943" w:type="dxa"/>
            <w:vAlign w:val="bottom"/>
          </w:tcPr>
          <w:p w14:paraId="1C50DA7C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943" w:type="dxa"/>
            <w:vAlign w:val="bottom"/>
          </w:tcPr>
          <w:p w14:paraId="64DA781F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944" w:type="dxa"/>
            <w:gridSpan w:val="2"/>
            <w:vAlign w:val="bottom"/>
          </w:tcPr>
          <w:p w14:paraId="2C3F3C7E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944" w:type="dxa"/>
            <w:vAlign w:val="bottom"/>
          </w:tcPr>
          <w:p w14:paraId="11007196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944" w:type="dxa"/>
            <w:vAlign w:val="bottom"/>
          </w:tcPr>
          <w:p w14:paraId="591249BA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944" w:type="dxa"/>
            <w:vAlign w:val="bottom"/>
          </w:tcPr>
          <w:p w14:paraId="2DA3544A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944" w:type="dxa"/>
            <w:vAlign w:val="bottom"/>
          </w:tcPr>
          <w:p w14:paraId="6DE56E0D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1021" w:type="dxa"/>
            <w:vAlign w:val="bottom"/>
          </w:tcPr>
          <w:p w14:paraId="15BBDA64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944" w:type="dxa"/>
            <w:vAlign w:val="bottom"/>
          </w:tcPr>
          <w:p w14:paraId="62B5F6EF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880" w:type="dxa"/>
            <w:vAlign w:val="bottom"/>
          </w:tcPr>
          <w:p w14:paraId="79CF0909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1153" w:type="dxa"/>
            <w:vAlign w:val="bottom"/>
          </w:tcPr>
          <w:p w14:paraId="169A92C9" w14:textId="77777777" w:rsidR="00C928FD" w:rsidRPr="00FC4130" w:rsidRDefault="00C928FD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1815" w:type="dxa"/>
            <w:vAlign w:val="bottom"/>
          </w:tcPr>
          <w:p w14:paraId="42FDEDE1" w14:textId="77777777" w:rsidR="00C928FD" w:rsidRPr="007335F3" w:rsidRDefault="00C928FD">
            <w:pPr>
              <w:pStyle w:val="a7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импорт</w:t>
            </w:r>
          </w:p>
        </w:tc>
      </w:tr>
      <w:tr w:rsidR="00516789" w:rsidRPr="007335F3" w14:paraId="3C96CDA4" w14:textId="77777777" w:rsidTr="008466FD">
        <w:trPr>
          <w:trHeight w:val="81"/>
        </w:trPr>
        <w:tc>
          <w:tcPr>
            <w:tcW w:w="1778" w:type="dxa"/>
            <w:vAlign w:val="bottom"/>
          </w:tcPr>
          <w:p w14:paraId="48816639" w14:textId="77777777" w:rsidR="00516789" w:rsidRPr="007335F3" w:rsidRDefault="00516789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2019</w:t>
            </w:r>
          </w:p>
        </w:tc>
        <w:tc>
          <w:tcPr>
            <w:tcW w:w="943" w:type="dxa"/>
            <w:gridSpan w:val="2"/>
            <w:vAlign w:val="bottom"/>
          </w:tcPr>
          <w:p w14:paraId="273B7120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9,3</w:t>
            </w:r>
          </w:p>
        </w:tc>
        <w:tc>
          <w:tcPr>
            <w:tcW w:w="943" w:type="dxa"/>
            <w:vAlign w:val="bottom"/>
          </w:tcPr>
          <w:p w14:paraId="2E6F98FD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7,5</w:t>
            </w:r>
          </w:p>
        </w:tc>
        <w:tc>
          <w:tcPr>
            <w:tcW w:w="943" w:type="dxa"/>
            <w:vAlign w:val="bottom"/>
          </w:tcPr>
          <w:p w14:paraId="0A4CFCE0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11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8,8</w:t>
            </w:r>
          </w:p>
        </w:tc>
        <w:tc>
          <w:tcPr>
            <w:tcW w:w="944" w:type="dxa"/>
            <w:gridSpan w:val="2"/>
            <w:vAlign w:val="bottom"/>
          </w:tcPr>
          <w:p w14:paraId="468DE47B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12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3,5</w:t>
            </w:r>
          </w:p>
        </w:tc>
        <w:tc>
          <w:tcPr>
            <w:tcW w:w="944" w:type="dxa"/>
            <w:vAlign w:val="bottom"/>
          </w:tcPr>
          <w:p w14:paraId="4C832AFC" w14:textId="77777777" w:rsidR="00516789" w:rsidRPr="007335F3" w:rsidRDefault="006B60B2" w:rsidP="003B5459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111,3</w:t>
            </w:r>
          </w:p>
        </w:tc>
        <w:tc>
          <w:tcPr>
            <w:tcW w:w="944" w:type="dxa"/>
            <w:vAlign w:val="bottom"/>
          </w:tcPr>
          <w:p w14:paraId="5F14D964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93,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4</w:t>
            </w:r>
          </w:p>
        </w:tc>
        <w:tc>
          <w:tcPr>
            <w:tcW w:w="944" w:type="dxa"/>
            <w:vAlign w:val="bottom"/>
          </w:tcPr>
          <w:p w14:paraId="3DE4B4FC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116,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</w:p>
        </w:tc>
        <w:tc>
          <w:tcPr>
            <w:tcW w:w="944" w:type="dxa"/>
            <w:vAlign w:val="bottom"/>
          </w:tcPr>
          <w:p w14:paraId="09FFF15B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6,8</w:t>
            </w:r>
          </w:p>
        </w:tc>
        <w:tc>
          <w:tcPr>
            <w:tcW w:w="1021" w:type="dxa"/>
            <w:vAlign w:val="bottom"/>
          </w:tcPr>
          <w:p w14:paraId="3ADAE050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3,0</w:t>
            </w:r>
          </w:p>
        </w:tc>
        <w:tc>
          <w:tcPr>
            <w:tcW w:w="944" w:type="dxa"/>
            <w:vAlign w:val="bottom"/>
          </w:tcPr>
          <w:p w14:paraId="79DC3600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11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1,0</w:t>
            </w:r>
          </w:p>
        </w:tc>
        <w:tc>
          <w:tcPr>
            <w:tcW w:w="880" w:type="dxa"/>
            <w:vAlign w:val="bottom"/>
          </w:tcPr>
          <w:p w14:paraId="10108F25" w14:textId="77777777" w:rsidR="00516789" w:rsidRPr="007335F3" w:rsidRDefault="006B60B2" w:rsidP="003B5459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80,5</w:t>
            </w:r>
          </w:p>
        </w:tc>
        <w:tc>
          <w:tcPr>
            <w:tcW w:w="1153" w:type="dxa"/>
            <w:vAlign w:val="bottom"/>
          </w:tcPr>
          <w:p w14:paraId="66503CB4" w14:textId="77777777" w:rsidR="00516789" w:rsidRPr="00FC4130" w:rsidRDefault="006B60B2" w:rsidP="003B5459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109,8</w:t>
            </w:r>
          </w:p>
        </w:tc>
        <w:tc>
          <w:tcPr>
            <w:tcW w:w="1815" w:type="dxa"/>
            <w:vAlign w:val="bottom"/>
          </w:tcPr>
          <w:p w14:paraId="2F35C36C" w14:textId="77777777" w:rsidR="00516789" w:rsidRPr="007335F3" w:rsidRDefault="00516789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2019</w:t>
            </w:r>
          </w:p>
        </w:tc>
      </w:tr>
      <w:tr w:rsidR="00516789" w:rsidRPr="007335F3" w14:paraId="47BA6627" w14:textId="77777777" w:rsidTr="0092630D">
        <w:trPr>
          <w:trHeight w:val="81"/>
        </w:trPr>
        <w:tc>
          <w:tcPr>
            <w:tcW w:w="1778" w:type="dxa"/>
            <w:vAlign w:val="bottom"/>
          </w:tcPr>
          <w:p w14:paraId="005BEA64" w14:textId="77777777" w:rsidR="00516789" w:rsidRPr="007335F3" w:rsidRDefault="00516789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2020</w:t>
            </w:r>
          </w:p>
        </w:tc>
        <w:tc>
          <w:tcPr>
            <w:tcW w:w="943" w:type="dxa"/>
            <w:gridSpan w:val="2"/>
            <w:vAlign w:val="bottom"/>
          </w:tcPr>
          <w:p w14:paraId="613BC1B0" w14:textId="77777777" w:rsidR="00516789" w:rsidRPr="007335F3" w:rsidRDefault="007F2805" w:rsidP="00230A3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72,4</w:t>
            </w:r>
          </w:p>
        </w:tc>
        <w:tc>
          <w:tcPr>
            <w:tcW w:w="943" w:type="dxa"/>
            <w:vAlign w:val="bottom"/>
          </w:tcPr>
          <w:p w14:paraId="4C826217" w14:textId="77777777" w:rsidR="00516789" w:rsidRPr="007335F3" w:rsidRDefault="007F2805" w:rsidP="00230A3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95,4</w:t>
            </w:r>
          </w:p>
        </w:tc>
        <w:tc>
          <w:tcPr>
            <w:tcW w:w="943" w:type="dxa"/>
            <w:vAlign w:val="bottom"/>
          </w:tcPr>
          <w:p w14:paraId="40F9FCD3" w14:textId="77777777" w:rsidR="00516789" w:rsidRPr="007335F3" w:rsidRDefault="007F2805" w:rsidP="00230A3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108,1</w:t>
            </w:r>
          </w:p>
        </w:tc>
        <w:tc>
          <w:tcPr>
            <w:tcW w:w="944" w:type="dxa"/>
            <w:gridSpan w:val="2"/>
            <w:vAlign w:val="bottom"/>
          </w:tcPr>
          <w:p w14:paraId="5164F6C7" w14:textId="77777777" w:rsidR="00516789" w:rsidRPr="00FC4130" w:rsidRDefault="007F2805" w:rsidP="00230A3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107,3</w:t>
            </w:r>
          </w:p>
        </w:tc>
        <w:tc>
          <w:tcPr>
            <w:tcW w:w="944" w:type="dxa"/>
            <w:vAlign w:val="bottom"/>
          </w:tcPr>
          <w:p w14:paraId="295C1F1D" w14:textId="77777777" w:rsidR="00516789" w:rsidRPr="00FC4130" w:rsidRDefault="007F2805" w:rsidP="00230A3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106,9</w:t>
            </w:r>
          </w:p>
        </w:tc>
        <w:tc>
          <w:tcPr>
            <w:tcW w:w="944" w:type="dxa"/>
            <w:vAlign w:val="bottom"/>
          </w:tcPr>
          <w:p w14:paraId="4E2267D0" w14:textId="77777777" w:rsidR="00516789" w:rsidRPr="007335F3" w:rsidRDefault="007F2805" w:rsidP="001F619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126,1</w:t>
            </w:r>
          </w:p>
        </w:tc>
        <w:tc>
          <w:tcPr>
            <w:tcW w:w="944" w:type="dxa"/>
            <w:vAlign w:val="bottom"/>
          </w:tcPr>
          <w:p w14:paraId="18F56CF5" w14:textId="77777777" w:rsidR="00516789" w:rsidRPr="007335F3" w:rsidRDefault="007F2805" w:rsidP="00B458F4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98,5</w:t>
            </w:r>
          </w:p>
        </w:tc>
        <w:tc>
          <w:tcPr>
            <w:tcW w:w="944" w:type="dxa"/>
            <w:vAlign w:val="bottom"/>
          </w:tcPr>
          <w:p w14:paraId="1A61B70B" w14:textId="77777777" w:rsidR="00516789" w:rsidRPr="007335F3" w:rsidRDefault="0070426A" w:rsidP="007F280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101,</w:t>
            </w:r>
            <w:r w:rsidR="007F2805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0</w:t>
            </w:r>
          </w:p>
        </w:tc>
        <w:tc>
          <w:tcPr>
            <w:tcW w:w="1021" w:type="dxa"/>
            <w:vAlign w:val="bottom"/>
          </w:tcPr>
          <w:p w14:paraId="31B7D1C7" w14:textId="77777777" w:rsidR="00516789" w:rsidRPr="007335F3" w:rsidRDefault="00230A35" w:rsidP="001C072B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</w:t>
            </w:r>
            <w:r w:rsidR="001C072B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</w:t>
            </w: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,</w:t>
            </w:r>
            <w:r w:rsidR="007F2805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0</w:t>
            </w:r>
          </w:p>
        </w:tc>
        <w:tc>
          <w:tcPr>
            <w:tcW w:w="944" w:type="dxa"/>
            <w:vAlign w:val="bottom"/>
          </w:tcPr>
          <w:p w14:paraId="73F77C48" w14:textId="77777777" w:rsidR="00516789" w:rsidRPr="007335F3" w:rsidRDefault="007F2805" w:rsidP="003E60CB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95,8</w:t>
            </w:r>
          </w:p>
        </w:tc>
        <w:tc>
          <w:tcPr>
            <w:tcW w:w="880" w:type="dxa"/>
            <w:vAlign w:val="bottom"/>
          </w:tcPr>
          <w:p w14:paraId="7867D0D0" w14:textId="77777777" w:rsidR="00516789" w:rsidRPr="007335F3" w:rsidRDefault="007F2805" w:rsidP="0050470F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82,6</w:t>
            </w:r>
          </w:p>
        </w:tc>
        <w:tc>
          <w:tcPr>
            <w:tcW w:w="1153" w:type="dxa"/>
            <w:vAlign w:val="bottom"/>
          </w:tcPr>
          <w:p w14:paraId="41C2A2BD" w14:textId="77777777" w:rsidR="00516789" w:rsidRPr="00FC4130" w:rsidRDefault="007F2805" w:rsidP="00745B5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118,3</w:t>
            </w:r>
          </w:p>
        </w:tc>
        <w:tc>
          <w:tcPr>
            <w:tcW w:w="1815" w:type="dxa"/>
            <w:vAlign w:val="bottom"/>
          </w:tcPr>
          <w:p w14:paraId="62EA0B25" w14:textId="77777777" w:rsidR="00516789" w:rsidRPr="007335F3" w:rsidRDefault="00516789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2020</w:t>
            </w:r>
          </w:p>
        </w:tc>
      </w:tr>
      <w:tr w:rsidR="0092630D" w:rsidRPr="007335F3" w14:paraId="4580AB70" w14:textId="77777777" w:rsidTr="00E629CC">
        <w:trPr>
          <w:trHeight w:val="81"/>
        </w:trPr>
        <w:tc>
          <w:tcPr>
            <w:tcW w:w="1778" w:type="dxa"/>
            <w:tcBorders>
              <w:bottom w:val="single" w:sz="4" w:space="0" w:color="auto"/>
            </w:tcBorders>
            <w:vAlign w:val="bottom"/>
          </w:tcPr>
          <w:p w14:paraId="54EDCC98" w14:textId="77777777" w:rsidR="0092630D" w:rsidRPr="007335F3" w:rsidRDefault="0092630D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2021</w:t>
            </w: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vAlign w:val="bottom"/>
          </w:tcPr>
          <w:p w14:paraId="41CEC8AC" w14:textId="32103341" w:rsidR="0092630D" w:rsidRPr="00FC4130" w:rsidRDefault="00FC4130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60,9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34F54614" w14:textId="29BE875E" w:rsidR="0092630D" w:rsidRPr="00FC4130" w:rsidRDefault="00FC4130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125,5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408E2DB4" w14:textId="220227CE" w:rsidR="0092630D" w:rsidRPr="00FC4130" w:rsidRDefault="00FC4130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120,5</w:t>
            </w:r>
          </w:p>
        </w:tc>
        <w:tc>
          <w:tcPr>
            <w:tcW w:w="944" w:type="dxa"/>
            <w:gridSpan w:val="2"/>
            <w:tcBorders>
              <w:bottom w:val="single" w:sz="4" w:space="0" w:color="auto"/>
            </w:tcBorders>
            <w:vAlign w:val="bottom"/>
          </w:tcPr>
          <w:p w14:paraId="297C3453" w14:textId="7D14C4B4" w:rsidR="0092630D" w:rsidRPr="00FC4130" w:rsidRDefault="00FC4130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104,7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1CF01724" w14:textId="74A3718D" w:rsidR="0092630D" w:rsidRPr="00FC4130" w:rsidRDefault="00FC4130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97,5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41B48264" w14:textId="702F2406" w:rsidR="0092630D" w:rsidRPr="00FC4130" w:rsidRDefault="00FC4130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108,2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44FB06A7" w14:textId="3AD296BB" w:rsidR="0092630D" w:rsidRPr="007335F3" w:rsidRDefault="004B29AE" w:rsidP="0082585C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  <w:r w:rsidR="0082585C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</w:t>
            </w: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,</w:t>
            </w:r>
            <w:r w:rsid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6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6D3B03B7" w14:textId="019A0E2E" w:rsidR="0092630D" w:rsidRPr="00FC4130" w:rsidRDefault="00FC4130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103,5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0C0A7586" w14:textId="05AA3513" w:rsidR="0092630D" w:rsidRPr="00FC4130" w:rsidRDefault="00FC4130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101,7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084B5AD8" w14:textId="6251261B" w:rsidR="0092630D" w:rsidRPr="00FC4130" w:rsidRDefault="00FC4130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98,3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4DE8B6AF" w14:textId="1A2906FD" w:rsidR="0092630D" w:rsidRPr="00FC4130" w:rsidRDefault="00FC4130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101,9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73B52379" w14:textId="552FB7D3" w:rsidR="0092630D" w:rsidRPr="00FC4130" w:rsidRDefault="00FC4130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115,2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vAlign w:val="bottom"/>
          </w:tcPr>
          <w:p w14:paraId="071ED93D" w14:textId="77777777" w:rsidR="0092630D" w:rsidRPr="007335F3" w:rsidRDefault="0092630D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2021</w:t>
            </w:r>
          </w:p>
        </w:tc>
      </w:tr>
    </w:tbl>
    <w:p w14:paraId="743DBCF4" w14:textId="77777777" w:rsidR="00026E47" w:rsidRDefault="00026E47">
      <w:pPr>
        <w:pStyle w:val="a8"/>
      </w:pPr>
    </w:p>
    <w:p w14:paraId="7F86D19A" w14:textId="77777777" w:rsidR="00026E47" w:rsidRDefault="00026E47">
      <w:pPr>
        <w:pStyle w:val="a8"/>
      </w:pPr>
    </w:p>
    <w:p w14:paraId="7223EF9D" w14:textId="77777777" w:rsidR="00026E47" w:rsidRDefault="00026E47">
      <w:pPr>
        <w:pStyle w:val="a8"/>
      </w:pPr>
    </w:p>
    <w:p w14:paraId="67AC3ED0" w14:textId="77777777" w:rsidR="008D050C" w:rsidRPr="005343D5" w:rsidRDefault="00BB720E" w:rsidP="008D050C">
      <w:pPr>
        <w:pStyle w:val="a8"/>
        <w:spacing w:before="0" w:after="0"/>
        <w:rPr>
          <w:rFonts w:ascii="Calibri" w:hAnsi="Calibri"/>
        </w:rPr>
      </w:pPr>
      <w:proofErr w:type="spellStart"/>
      <w:r w:rsidRPr="005343D5">
        <w:rPr>
          <w:rFonts w:ascii="Calibri" w:hAnsi="Calibri"/>
        </w:rPr>
        <w:t>Жалғасы</w:t>
      </w:r>
      <w:proofErr w:type="spellEnd"/>
    </w:p>
    <w:p w14:paraId="55F2973D" w14:textId="77777777" w:rsidR="00BB720E" w:rsidRPr="005343D5" w:rsidRDefault="00BB720E" w:rsidP="008D050C">
      <w:pPr>
        <w:pStyle w:val="a8"/>
        <w:spacing w:before="0" w:after="0"/>
        <w:rPr>
          <w:rFonts w:ascii="Calibri" w:hAnsi="Calibri"/>
        </w:rPr>
      </w:pPr>
      <w:r w:rsidRPr="005343D5">
        <w:rPr>
          <w:rFonts w:ascii="Calibri" w:hAnsi="Calibri"/>
        </w:rPr>
        <w:t>Продолжение</w:t>
      </w:r>
    </w:p>
    <w:tbl>
      <w:tblPr>
        <w:tblW w:w="15181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1789"/>
        <w:gridCol w:w="918"/>
        <w:gridCol w:w="24"/>
        <w:gridCol w:w="943"/>
        <w:gridCol w:w="943"/>
        <w:gridCol w:w="941"/>
        <w:gridCol w:w="946"/>
        <w:gridCol w:w="945"/>
        <w:gridCol w:w="943"/>
        <w:gridCol w:w="943"/>
        <w:gridCol w:w="1026"/>
        <w:gridCol w:w="942"/>
        <w:gridCol w:w="888"/>
        <w:gridCol w:w="1147"/>
        <w:gridCol w:w="1843"/>
      </w:tblGrid>
      <w:tr w:rsidR="00BB720E" w:rsidRPr="007335F3" w14:paraId="3041EF59" w14:textId="77777777" w:rsidTr="00E629CC">
        <w:trPr>
          <w:cantSplit/>
          <w:trHeight w:val="255"/>
        </w:trPr>
        <w:tc>
          <w:tcPr>
            <w:tcW w:w="178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0EBA8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D6677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proofErr w:type="spellStart"/>
            <w:r w:rsidRPr="007335F3">
              <w:rPr>
                <w:rFonts w:asciiTheme="minorHAnsi" w:hAnsiTheme="minorHAnsi"/>
              </w:rPr>
              <w:t>қаңтар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0ECA6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proofErr w:type="spellStart"/>
            <w:r w:rsidRPr="007335F3">
              <w:rPr>
                <w:rFonts w:asciiTheme="minorHAnsi" w:hAnsiTheme="minorHAnsi"/>
              </w:rPr>
              <w:t>ақпан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37B3D" w14:textId="77777777" w:rsidR="00BB720E" w:rsidRPr="007335F3" w:rsidRDefault="00D14AB2">
            <w:pPr>
              <w:pStyle w:val="a6"/>
              <w:rPr>
                <w:rFonts w:asciiTheme="minorHAnsi" w:hAnsiTheme="minorHAnsi"/>
              </w:rPr>
            </w:pPr>
            <w:proofErr w:type="spellStart"/>
            <w:r w:rsidRPr="007335F3">
              <w:rPr>
                <w:rFonts w:asciiTheme="minorHAnsi" w:hAnsiTheme="minorHAnsi"/>
              </w:rPr>
              <w:t>н</w:t>
            </w:r>
            <w:r w:rsidR="00BB720E" w:rsidRPr="007335F3">
              <w:rPr>
                <w:rFonts w:asciiTheme="minorHAnsi" w:hAnsiTheme="minorHAnsi"/>
              </w:rPr>
              <w:t>аурыз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BB252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proofErr w:type="spellStart"/>
            <w:r w:rsidRPr="007335F3">
              <w:rPr>
                <w:rFonts w:asciiTheme="minorHAnsi" w:hAnsiTheme="minorHAnsi"/>
              </w:rPr>
              <w:t>сәуір</w:t>
            </w:r>
            <w:proofErr w:type="spellEnd"/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4C17D" w14:textId="77777777" w:rsidR="00BB720E" w:rsidRPr="007335F3" w:rsidRDefault="000A58C4">
            <w:pPr>
              <w:pStyle w:val="a6"/>
              <w:rPr>
                <w:rFonts w:asciiTheme="minorHAnsi" w:hAnsiTheme="minorHAnsi"/>
              </w:rPr>
            </w:pPr>
            <w:proofErr w:type="spellStart"/>
            <w:r w:rsidRPr="007335F3">
              <w:rPr>
                <w:rFonts w:asciiTheme="minorHAnsi" w:hAnsiTheme="minorHAnsi"/>
              </w:rPr>
              <w:t>м</w:t>
            </w:r>
            <w:r w:rsidR="00BB720E" w:rsidRPr="007335F3">
              <w:rPr>
                <w:rFonts w:asciiTheme="minorHAnsi" w:hAnsiTheme="minorHAnsi"/>
              </w:rPr>
              <w:t>амыр</w:t>
            </w:r>
            <w:proofErr w:type="spellEnd"/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FC01C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proofErr w:type="spellStart"/>
            <w:r w:rsidRPr="007335F3">
              <w:rPr>
                <w:rFonts w:asciiTheme="minorHAnsi" w:hAnsiTheme="minorHAnsi"/>
              </w:rPr>
              <w:t>маусым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9DB00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proofErr w:type="spellStart"/>
            <w:r w:rsidRPr="007335F3">
              <w:rPr>
                <w:rFonts w:asciiTheme="minorHAnsi" w:hAnsiTheme="minorHAnsi"/>
              </w:rPr>
              <w:t>шілде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346E5" w14:textId="77777777" w:rsidR="00BB720E" w:rsidRPr="007335F3" w:rsidRDefault="00EA320C">
            <w:pPr>
              <w:pStyle w:val="a6"/>
              <w:rPr>
                <w:rFonts w:asciiTheme="minorHAnsi" w:hAnsiTheme="minorHAnsi"/>
              </w:rPr>
            </w:pPr>
            <w:proofErr w:type="spellStart"/>
            <w:r w:rsidRPr="007335F3">
              <w:rPr>
                <w:rFonts w:asciiTheme="minorHAnsi" w:hAnsiTheme="minorHAnsi"/>
              </w:rPr>
              <w:t>т</w:t>
            </w:r>
            <w:r w:rsidR="00BB720E" w:rsidRPr="007335F3">
              <w:rPr>
                <w:rFonts w:asciiTheme="minorHAnsi" w:hAnsiTheme="minorHAnsi"/>
              </w:rPr>
              <w:t>амыз</w:t>
            </w:r>
            <w:proofErr w:type="spellEnd"/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3AC5C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proofErr w:type="spellStart"/>
            <w:r w:rsidRPr="007335F3">
              <w:rPr>
                <w:rFonts w:asciiTheme="minorHAnsi" w:hAnsiTheme="minorHAnsi"/>
              </w:rPr>
              <w:t>қыркүйек</w:t>
            </w:r>
            <w:proofErr w:type="spellEnd"/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83837" w14:textId="77777777" w:rsidR="00BB720E" w:rsidRPr="007335F3" w:rsidRDefault="009F75E4">
            <w:pPr>
              <w:pStyle w:val="a6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қ</w:t>
            </w:r>
            <w:r w:rsidR="00BB720E" w:rsidRPr="007335F3">
              <w:rPr>
                <w:rFonts w:asciiTheme="minorHAnsi" w:hAnsiTheme="minorHAnsi"/>
              </w:rPr>
              <w:t>азан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153F2" w14:textId="77777777" w:rsidR="00BB720E" w:rsidRPr="007335F3" w:rsidRDefault="009F75E4">
            <w:pPr>
              <w:pStyle w:val="a6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қ</w:t>
            </w:r>
            <w:proofErr w:type="spellStart"/>
            <w:r w:rsidR="00BB720E" w:rsidRPr="007335F3">
              <w:rPr>
                <w:rFonts w:asciiTheme="minorHAnsi" w:hAnsiTheme="minorHAnsi"/>
              </w:rPr>
              <w:t>араша</w:t>
            </w:r>
            <w:proofErr w:type="spellEnd"/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E4D11" w14:textId="77777777" w:rsidR="00BB720E" w:rsidRPr="007335F3" w:rsidRDefault="00510CDA">
            <w:pPr>
              <w:pStyle w:val="a6"/>
              <w:rPr>
                <w:rFonts w:asciiTheme="minorHAnsi" w:hAnsiTheme="minorHAnsi"/>
              </w:rPr>
            </w:pPr>
            <w:proofErr w:type="spellStart"/>
            <w:r w:rsidRPr="007335F3">
              <w:rPr>
                <w:rFonts w:asciiTheme="minorHAnsi" w:hAnsiTheme="minorHAnsi"/>
              </w:rPr>
              <w:t>ж</w:t>
            </w:r>
            <w:r w:rsidR="00BB720E" w:rsidRPr="007335F3">
              <w:rPr>
                <w:rFonts w:asciiTheme="minorHAnsi" w:hAnsiTheme="minorHAnsi"/>
              </w:rPr>
              <w:t>елтоқсан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95F836F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</w:p>
        </w:tc>
      </w:tr>
      <w:tr w:rsidR="00BB720E" w:rsidRPr="007335F3" w14:paraId="0A9BF195" w14:textId="77777777" w:rsidTr="00E629CC">
        <w:trPr>
          <w:cantSplit/>
          <w:trHeight w:val="255"/>
        </w:trPr>
        <w:tc>
          <w:tcPr>
            <w:tcW w:w="17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01BF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7E31D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январь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0AA94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февраль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C977B" w14:textId="77777777" w:rsidR="00BB720E" w:rsidRPr="007335F3" w:rsidRDefault="00D14AB2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м</w:t>
            </w:r>
            <w:r w:rsidR="00BB720E" w:rsidRPr="007335F3">
              <w:rPr>
                <w:rFonts w:asciiTheme="minorHAnsi" w:hAnsiTheme="minorHAnsi"/>
              </w:rPr>
              <w:t>арт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C0781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апрель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89939" w14:textId="77777777" w:rsidR="00BB720E" w:rsidRPr="007335F3" w:rsidRDefault="007269D8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м</w:t>
            </w:r>
            <w:r w:rsidR="00BB720E" w:rsidRPr="007335F3">
              <w:rPr>
                <w:rFonts w:asciiTheme="minorHAnsi" w:hAnsiTheme="minorHAnsi"/>
              </w:rPr>
              <w:t>ай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AE820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июнь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7FB1A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июль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8E85D" w14:textId="77777777" w:rsidR="00BB720E" w:rsidRPr="007335F3" w:rsidRDefault="00EB6985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а</w:t>
            </w:r>
            <w:r w:rsidR="00BB720E" w:rsidRPr="007335F3">
              <w:rPr>
                <w:rFonts w:asciiTheme="minorHAnsi" w:hAnsiTheme="minorHAnsi"/>
              </w:rPr>
              <w:t>вгуст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72268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сентябрь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FDBD4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октябрь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12B29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ноябрь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180E3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декабрь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2A58C3" w14:textId="77777777" w:rsidR="00BB720E" w:rsidRPr="007335F3" w:rsidRDefault="00BB720E">
            <w:pPr>
              <w:pStyle w:val="a6"/>
              <w:rPr>
                <w:rFonts w:asciiTheme="minorHAnsi" w:hAnsiTheme="minorHAnsi"/>
              </w:rPr>
            </w:pPr>
          </w:p>
        </w:tc>
      </w:tr>
      <w:tr w:rsidR="00BB720E" w:rsidRPr="007335F3" w14:paraId="6DE8EB1C" w14:textId="77777777" w:rsidTr="00204806">
        <w:trPr>
          <w:trHeight w:val="300"/>
        </w:trPr>
        <w:tc>
          <w:tcPr>
            <w:tcW w:w="15181" w:type="dxa"/>
            <w:gridSpan w:val="15"/>
            <w:tcBorders>
              <w:top w:val="single" w:sz="4" w:space="0" w:color="auto"/>
            </w:tcBorders>
            <w:vAlign w:val="center"/>
          </w:tcPr>
          <w:p w14:paraId="1B8F9236" w14:textId="77777777" w:rsidR="00BB720E" w:rsidRPr="007335F3" w:rsidRDefault="0076324C" w:rsidP="0076324C">
            <w:pPr>
              <w:pStyle w:val="a8"/>
              <w:spacing w:before="80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  <w:lang w:val="kk-KZ"/>
              </w:rPr>
              <w:t>Ө</w:t>
            </w:r>
            <w:proofErr w:type="spellStart"/>
            <w:r w:rsidR="00BB720E" w:rsidRPr="007335F3">
              <w:rPr>
                <w:rFonts w:asciiTheme="minorHAnsi" w:hAnsiTheme="minorHAnsi"/>
              </w:rPr>
              <w:t>ткен</w:t>
            </w:r>
            <w:proofErr w:type="spellEnd"/>
            <w:r w:rsidR="007D46D6" w:rsidRPr="007335F3">
              <w:rPr>
                <w:rFonts w:asciiTheme="minorHAnsi" w:hAnsiTheme="minorHAnsi"/>
              </w:rPr>
              <w:t xml:space="preserve"> </w:t>
            </w:r>
            <w:proofErr w:type="spellStart"/>
            <w:r w:rsidR="00BB720E" w:rsidRPr="007335F3">
              <w:rPr>
                <w:rFonts w:asciiTheme="minorHAnsi" w:hAnsiTheme="minorHAnsi"/>
              </w:rPr>
              <w:t>жылғы</w:t>
            </w:r>
            <w:proofErr w:type="spellEnd"/>
            <w:r w:rsidR="007D46D6" w:rsidRPr="007335F3">
              <w:rPr>
                <w:rFonts w:asciiTheme="minorHAnsi" w:hAnsiTheme="minorHAnsi"/>
              </w:rPr>
              <w:t xml:space="preserve"> </w:t>
            </w:r>
            <w:proofErr w:type="spellStart"/>
            <w:r w:rsidR="00BB720E" w:rsidRPr="007335F3">
              <w:rPr>
                <w:rFonts w:asciiTheme="minorHAnsi" w:hAnsiTheme="minorHAnsi"/>
              </w:rPr>
              <w:t>тиісті</w:t>
            </w:r>
            <w:proofErr w:type="spellEnd"/>
            <w:r w:rsidR="007D46D6" w:rsidRPr="007335F3">
              <w:rPr>
                <w:rFonts w:asciiTheme="minorHAnsi" w:hAnsiTheme="minorHAnsi"/>
              </w:rPr>
              <w:t xml:space="preserve"> </w:t>
            </w:r>
            <w:proofErr w:type="spellStart"/>
            <w:r w:rsidR="00BB720E" w:rsidRPr="007335F3">
              <w:rPr>
                <w:rFonts w:asciiTheme="minorHAnsi" w:hAnsiTheme="minorHAnsi"/>
              </w:rPr>
              <w:t>айға</w:t>
            </w:r>
            <w:proofErr w:type="spellEnd"/>
            <w:r w:rsidRPr="007335F3">
              <w:rPr>
                <w:rFonts w:asciiTheme="minorHAnsi" w:hAnsiTheme="minorHAnsi"/>
                <w:lang w:val="kk-KZ"/>
              </w:rPr>
              <w:t xml:space="preserve"> пайыз</w:t>
            </w:r>
            <w:r w:rsidR="00BB720E" w:rsidRPr="007335F3">
              <w:rPr>
                <w:rFonts w:asciiTheme="minorHAnsi" w:hAnsiTheme="minorHAnsi"/>
              </w:rPr>
              <w:t>бен</w:t>
            </w:r>
            <w:r w:rsidR="00BB720E" w:rsidRPr="007335F3">
              <w:rPr>
                <w:rFonts w:asciiTheme="minorHAnsi" w:hAnsiTheme="minorHAnsi"/>
              </w:rPr>
              <w:br/>
            </w:r>
            <w:r w:rsidRPr="007335F3">
              <w:rPr>
                <w:rFonts w:asciiTheme="minorHAnsi" w:hAnsiTheme="minorHAnsi"/>
                <w:lang w:val="kk-KZ"/>
              </w:rPr>
              <w:t>В процентах</w:t>
            </w:r>
            <w:r w:rsidR="00BB720E" w:rsidRPr="007335F3">
              <w:rPr>
                <w:rFonts w:asciiTheme="minorHAnsi" w:hAnsiTheme="minorHAnsi"/>
              </w:rPr>
              <w:t xml:space="preserve"> к соответствующему месяцу предыдущего года</w:t>
            </w:r>
          </w:p>
        </w:tc>
      </w:tr>
      <w:tr w:rsidR="00BB720E" w:rsidRPr="007335F3" w14:paraId="124214F5" w14:textId="77777777" w:rsidTr="001C072B">
        <w:trPr>
          <w:trHeight w:val="240"/>
        </w:trPr>
        <w:tc>
          <w:tcPr>
            <w:tcW w:w="1789" w:type="dxa"/>
            <w:vAlign w:val="bottom"/>
          </w:tcPr>
          <w:p w14:paraId="1B908966" w14:textId="77777777" w:rsidR="00BB720E" w:rsidRPr="007335F3" w:rsidRDefault="00BB720E">
            <w:pPr>
              <w:pStyle w:val="a7"/>
              <w:rPr>
                <w:rFonts w:asciiTheme="minorHAnsi" w:hAnsiTheme="minorHAnsi"/>
              </w:rPr>
            </w:pPr>
            <w:proofErr w:type="spellStart"/>
            <w:r w:rsidRPr="007335F3">
              <w:rPr>
                <w:rFonts w:asciiTheme="minorHAnsi" w:hAnsiTheme="minorHAnsi"/>
              </w:rPr>
              <w:t>Сыртқы</w:t>
            </w:r>
            <w:proofErr w:type="spellEnd"/>
            <w:r w:rsidR="00400163" w:rsidRPr="007335F3">
              <w:rPr>
                <w:rFonts w:asciiTheme="minorHAnsi" w:hAnsiTheme="minorHAnsi"/>
              </w:rPr>
              <w:t xml:space="preserve"> </w:t>
            </w:r>
            <w:proofErr w:type="spellStart"/>
            <w:r w:rsidRPr="007335F3">
              <w:rPr>
                <w:rFonts w:asciiTheme="minorHAnsi" w:hAnsiTheme="minorHAnsi"/>
              </w:rPr>
              <w:t>сауда</w:t>
            </w:r>
            <w:proofErr w:type="spellEnd"/>
            <w:r w:rsidR="00400163" w:rsidRPr="007335F3">
              <w:rPr>
                <w:rFonts w:asciiTheme="minorHAnsi" w:hAnsiTheme="minorHAnsi"/>
              </w:rPr>
              <w:t xml:space="preserve"> </w:t>
            </w:r>
            <w:proofErr w:type="spellStart"/>
            <w:r w:rsidRPr="007335F3">
              <w:rPr>
                <w:rFonts w:asciiTheme="minorHAnsi" w:hAnsiTheme="minorHAnsi"/>
              </w:rPr>
              <w:t>айналымы</w:t>
            </w:r>
            <w:proofErr w:type="spellEnd"/>
          </w:p>
        </w:tc>
        <w:tc>
          <w:tcPr>
            <w:tcW w:w="918" w:type="dxa"/>
            <w:vAlign w:val="bottom"/>
          </w:tcPr>
          <w:p w14:paraId="12F3BF6F" w14:textId="77777777" w:rsidR="00BB720E" w:rsidRPr="007335F3" w:rsidRDefault="00BB720E">
            <w:pPr>
              <w:pStyle w:val="ac"/>
              <w:rPr>
                <w:rFonts w:asciiTheme="minorHAnsi" w:hAnsiTheme="minorHAnsi"/>
              </w:rPr>
            </w:pPr>
          </w:p>
        </w:tc>
        <w:tc>
          <w:tcPr>
            <w:tcW w:w="967" w:type="dxa"/>
            <w:gridSpan w:val="2"/>
            <w:vAlign w:val="bottom"/>
          </w:tcPr>
          <w:p w14:paraId="2C03D3B3" w14:textId="77777777" w:rsidR="00BB720E" w:rsidRPr="007335F3" w:rsidRDefault="00BB720E">
            <w:pPr>
              <w:pStyle w:val="ac"/>
              <w:rPr>
                <w:rFonts w:asciiTheme="minorHAnsi" w:hAnsiTheme="minorHAnsi"/>
              </w:rPr>
            </w:pPr>
          </w:p>
        </w:tc>
        <w:tc>
          <w:tcPr>
            <w:tcW w:w="943" w:type="dxa"/>
            <w:vAlign w:val="bottom"/>
          </w:tcPr>
          <w:p w14:paraId="29DD53B8" w14:textId="77777777" w:rsidR="00BB720E" w:rsidRPr="007335F3" w:rsidRDefault="00BB720E">
            <w:pPr>
              <w:pStyle w:val="ac"/>
              <w:rPr>
                <w:rFonts w:asciiTheme="minorHAnsi" w:hAnsiTheme="minorHAnsi"/>
              </w:rPr>
            </w:pPr>
          </w:p>
        </w:tc>
        <w:tc>
          <w:tcPr>
            <w:tcW w:w="941" w:type="dxa"/>
            <w:vAlign w:val="bottom"/>
          </w:tcPr>
          <w:p w14:paraId="2AE17D95" w14:textId="77777777" w:rsidR="00BB720E" w:rsidRPr="007335F3" w:rsidRDefault="00BB720E">
            <w:pPr>
              <w:pStyle w:val="ac"/>
              <w:rPr>
                <w:rFonts w:asciiTheme="minorHAnsi" w:hAnsiTheme="minorHAnsi"/>
              </w:rPr>
            </w:pPr>
          </w:p>
        </w:tc>
        <w:tc>
          <w:tcPr>
            <w:tcW w:w="946" w:type="dxa"/>
            <w:vAlign w:val="bottom"/>
          </w:tcPr>
          <w:p w14:paraId="279B7866" w14:textId="77777777" w:rsidR="00BB720E" w:rsidRPr="007335F3" w:rsidRDefault="00BB720E">
            <w:pPr>
              <w:pStyle w:val="ac"/>
              <w:rPr>
                <w:rFonts w:asciiTheme="minorHAnsi" w:hAnsiTheme="minorHAnsi"/>
              </w:rPr>
            </w:pPr>
          </w:p>
        </w:tc>
        <w:tc>
          <w:tcPr>
            <w:tcW w:w="945" w:type="dxa"/>
            <w:vAlign w:val="bottom"/>
          </w:tcPr>
          <w:p w14:paraId="1266AE89" w14:textId="77777777" w:rsidR="00BB720E" w:rsidRPr="007335F3" w:rsidRDefault="00BB720E">
            <w:pPr>
              <w:pStyle w:val="ac"/>
              <w:rPr>
                <w:rFonts w:asciiTheme="minorHAnsi" w:hAnsiTheme="minorHAnsi"/>
              </w:rPr>
            </w:pPr>
          </w:p>
        </w:tc>
        <w:tc>
          <w:tcPr>
            <w:tcW w:w="943" w:type="dxa"/>
            <w:vAlign w:val="bottom"/>
          </w:tcPr>
          <w:p w14:paraId="08426A35" w14:textId="77777777" w:rsidR="00BB720E" w:rsidRPr="007335F3" w:rsidRDefault="00BB720E">
            <w:pPr>
              <w:pStyle w:val="ac"/>
              <w:rPr>
                <w:rFonts w:asciiTheme="minorHAnsi" w:hAnsiTheme="minorHAnsi"/>
              </w:rPr>
            </w:pPr>
          </w:p>
        </w:tc>
        <w:tc>
          <w:tcPr>
            <w:tcW w:w="943" w:type="dxa"/>
            <w:vAlign w:val="bottom"/>
          </w:tcPr>
          <w:p w14:paraId="76F11BB6" w14:textId="77777777" w:rsidR="00BB720E" w:rsidRPr="007335F3" w:rsidRDefault="00BB720E">
            <w:pPr>
              <w:pStyle w:val="ac"/>
              <w:rPr>
                <w:rFonts w:asciiTheme="minorHAnsi" w:hAnsiTheme="minorHAnsi"/>
              </w:rPr>
            </w:pPr>
          </w:p>
        </w:tc>
        <w:tc>
          <w:tcPr>
            <w:tcW w:w="1026" w:type="dxa"/>
            <w:vAlign w:val="bottom"/>
          </w:tcPr>
          <w:p w14:paraId="1AC1189E" w14:textId="77777777" w:rsidR="00BB720E" w:rsidRPr="007335F3" w:rsidRDefault="00BB720E">
            <w:pPr>
              <w:pStyle w:val="ac"/>
              <w:rPr>
                <w:rFonts w:asciiTheme="minorHAnsi" w:hAnsiTheme="minorHAnsi"/>
              </w:rPr>
            </w:pPr>
          </w:p>
        </w:tc>
        <w:tc>
          <w:tcPr>
            <w:tcW w:w="942" w:type="dxa"/>
            <w:vAlign w:val="bottom"/>
          </w:tcPr>
          <w:p w14:paraId="7CDA36D8" w14:textId="77777777" w:rsidR="00BB720E" w:rsidRPr="007335F3" w:rsidRDefault="00BB720E">
            <w:pPr>
              <w:pStyle w:val="ac"/>
              <w:rPr>
                <w:rFonts w:asciiTheme="minorHAnsi" w:hAnsiTheme="minorHAnsi"/>
              </w:rPr>
            </w:pPr>
          </w:p>
        </w:tc>
        <w:tc>
          <w:tcPr>
            <w:tcW w:w="888" w:type="dxa"/>
            <w:vAlign w:val="bottom"/>
          </w:tcPr>
          <w:p w14:paraId="5A76E751" w14:textId="77777777" w:rsidR="00BB720E" w:rsidRPr="007335F3" w:rsidRDefault="00BB720E">
            <w:pPr>
              <w:pStyle w:val="ac"/>
              <w:rPr>
                <w:rFonts w:asciiTheme="minorHAnsi" w:hAnsiTheme="minorHAnsi"/>
              </w:rPr>
            </w:pPr>
          </w:p>
        </w:tc>
        <w:tc>
          <w:tcPr>
            <w:tcW w:w="1147" w:type="dxa"/>
            <w:vAlign w:val="bottom"/>
          </w:tcPr>
          <w:p w14:paraId="1E94E92B" w14:textId="77777777" w:rsidR="00BB720E" w:rsidRPr="007335F3" w:rsidRDefault="00BB720E">
            <w:pPr>
              <w:pStyle w:val="ac"/>
              <w:rPr>
                <w:rFonts w:asciiTheme="minorHAnsi" w:hAnsiTheme="minorHAnsi"/>
              </w:rPr>
            </w:pPr>
          </w:p>
        </w:tc>
        <w:tc>
          <w:tcPr>
            <w:tcW w:w="1843" w:type="dxa"/>
            <w:vAlign w:val="bottom"/>
          </w:tcPr>
          <w:p w14:paraId="51C1C8D3" w14:textId="77777777" w:rsidR="00BB720E" w:rsidRPr="007335F3" w:rsidRDefault="00BB720E">
            <w:pPr>
              <w:pStyle w:val="a7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Внешнеторговый оборот</w:t>
            </w:r>
          </w:p>
        </w:tc>
      </w:tr>
      <w:bookmarkEnd w:id="0"/>
      <w:tr w:rsidR="00516789" w:rsidRPr="007335F3" w14:paraId="6C422B4B" w14:textId="77777777" w:rsidTr="001C072B">
        <w:trPr>
          <w:trHeight w:val="98"/>
        </w:trPr>
        <w:tc>
          <w:tcPr>
            <w:tcW w:w="1789" w:type="dxa"/>
            <w:vAlign w:val="bottom"/>
          </w:tcPr>
          <w:p w14:paraId="0C2AA75D" w14:textId="77777777" w:rsidR="00516789" w:rsidRPr="007335F3" w:rsidRDefault="00516789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2019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B6362A4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118,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</w:t>
            </w:r>
          </w:p>
        </w:tc>
        <w:tc>
          <w:tcPr>
            <w:tcW w:w="967" w:type="dxa"/>
            <w:gridSpan w:val="2"/>
            <w:shd w:val="clear" w:color="auto" w:fill="auto"/>
            <w:vAlign w:val="bottom"/>
          </w:tcPr>
          <w:p w14:paraId="0ECC0ED7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5,4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561F8BD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77,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A90520F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11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1,0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6DA8FCC3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11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6,7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6F5B396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101,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AF746F4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4,0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B69C0BB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6,4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313815A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</w:t>
            </w:r>
            <w:r w:rsidR="006B60B2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7,5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E56351B" w14:textId="77777777" w:rsidR="00516789" w:rsidRPr="007335F3" w:rsidRDefault="00516789" w:rsidP="006B60B2">
            <w:pPr>
              <w:jc w:val="right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sz w:val="16"/>
                <w:szCs w:val="16"/>
                <w:lang w:val="kk-KZ"/>
              </w:rPr>
              <w:t>10</w:t>
            </w:r>
            <w:r w:rsidR="006B60B2" w:rsidRPr="007335F3">
              <w:rPr>
                <w:rFonts w:asciiTheme="minorHAnsi" w:hAnsiTheme="minorHAnsi"/>
                <w:sz w:val="16"/>
                <w:szCs w:val="16"/>
                <w:lang w:val="kk-KZ"/>
              </w:rPr>
              <w:t>3,1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2C403DBA" w14:textId="77777777" w:rsidR="00516789" w:rsidRPr="007335F3" w:rsidRDefault="00516789" w:rsidP="001D67E6">
            <w:pPr>
              <w:jc w:val="right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sz w:val="16"/>
                <w:szCs w:val="16"/>
                <w:lang w:val="kk-KZ"/>
              </w:rPr>
              <w:t>10</w:t>
            </w:r>
            <w:r w:rsidR="001D67E6" w:rsidRPr="007335F3">
              <w:rPr>
                <w:rFonts w:asciiTheme="minorHAnsi" w:hAnsiTheme="minorHAnsi"/>
                <w:sz w:val="16"/>
                <w:szCs w:val="16"/>
                <w:lang w:val="kk-KZ"/>
              </w:rPr>
              <w:t>5,5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78CD825" w14:textId="77777777" w:rsidR="00516789" w:rsidRPr="007335F3" w:rsidRDefault="00516789" w:rsidP="001D67E6">
            <w:pPr>
              <w:jc w:val="right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sz w:val="16"/>
                <w:szCs w:val="16"/>
                <w:lang w:val="kk-KZ"/>
              </w:rPr>
              <w:t>9</w:t>
            </w:r>
            <w:r w:rsidR="001D67E6" w:rsidRPr="007335F3">
              <w:rPr>
                <w:rFonts w:asciiTheme="minorHAnsi" w:hAnsiTheme="minorHAnsi"/>
                <w:sz w:val="16"/>
                <w:szCs w:val="16"/>
                <w:lang w:val="kk-KZ"/>
              </w:rPr>
              <w:t>4,7</w:t>
            </w:r>
          </w:p>
        </w:tc>
        <w:tc>
          <w:tcPr>
            <w:tcW w:w="1843" w:type="dxa"/>
            <w:vAlign w:val="bottom"/>
          </w:tcPr>
          <w:p w14:paraId="314CD989" w14:textId="77777777" w:rsidR="00516789" w:rsidRPr="007335F3" w:rsidRDefault="00516789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2019</w:t>
            </w:r>
          </w:p>
        </w:tc>
      </w:tr>
      <w:tr w:rsidR="00D335FD" w:rsidRPr="007335F3" w14:paraId="17C7C73D" w14:textId="77777777" w:rsidTr="001C072B">
        <w:trPr>
          <w:trHeight w:val="98"/>
        </w:trPr>
        <w:tc>
          <w:tcPr>
            <w:tcW w:w="1789" w:type="dxa"/>
            <w:vAlign w:val="bottom"/>
          </w:tcPr>
          <w:p w14:paraId="4183C3DF" w14:textId="77777777" w:rsidR="00D335FD" w:rsidRPr="007335F3" w:rsidRDefault="00D335FD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6FE23F1" w14:textId="77777777" w:rsidR="00D335FD" w:rsidRPr="007335F3" w:rsidRDefault="001C072B" w:rsidP="00230A3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93,0</w:t>
            </w:r>
          </w:p>
        </w:tc>
        <w:tc>
          <w:tcPr>
            <w:tcW w:w="967" w:type="dxa"/>
            <w:gridSpan w:val="2"/>
            <w:shd w:val="clear" w:color="auto" w:fill="auto"/>
            <w:vAlign w:val="bottom"/>
          </w:tcPr>
          <w:p w14:paraId="0EB5BDE7" w14:textId="77777777" w:rsidR="00D335FD" w:rsidRPr="007335F3" w:rsidRDefault="001C072B" w:rsidP="00230A3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108,0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D430960" w14:textId="77777777" w:rsidR="00D335FD" w:rsidRPr="007335F3" w:rsidRDefault="001C072B" w:rsidP="00230A35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124,7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FCBAC80" w14:textId="77777777" w:rsidR="00D335FD" w:rsidRPr="007335F3" w:rsidRDefault="001C072B" w:rsidP="00D47F42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</w:rPr>
              <w:t>88,0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03A57176" w14:textId="77777777" w:rsidR="00D335FD" w:rsidRPr="007335F3" w:rsidRDefault="001C072B" w:rsidP="008F2A17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</w:rPr>
              <w:t>80,9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CFE6FDD" w14:textId="77777777" w:rsidR="00D335FD" w:rsidRPr="007335F3" w:rsidRDefault="001C072B" w:rsidP="00626C97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83,1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81673BC" w14:textId="77777777" w:rsidR="00D335FD" w:rsidRPr="007335F3" w:rsidRDefault="001C072B" w:rsidP="00B86E8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76,3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062D648" w14:textId="77777777" w:rsidR="00D335FD" w:rsidRPr="007335F3" w:rsidRDefault="001C072B" w:rsidP="008E215F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82,4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AC3399D" w14:textId="77777777" w:rsidR="00D335FD" w:rsidRPr="007335F3" w:rsidRDefault="001C072B" w:rsidP="00B86E8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83,9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E85EB03" w14:textId="77777777" w:rsidR="00D335FD" w:rsidRPr="007335F3" w:rsidRDefault="001C072B" w:rsidP="00FE4DD4">
            <w:pPr>
              <w:jc w:val="right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sz w:val="16"/>
                <w:szCs w:val="16"/>
                <w:lang w:val="kk-KZ"/>
              </w:rPr>
              <w:t>82,6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7295CE05" w14:textId="77777777" w:rsidR="00D335FD" w:rsidRPr="007335F3" w:rsidRDefault="001C072B" w:rsidP="00FE4DD4">
            <w:pPr>
              <w:jc w:val="right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sz w:val="16"/>
                <w:szCs w:val="16"/>
                <w:lang w:val="kk-KZ"/>
              </w:rPr>
              <w:t>88,4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80D8070" w14:textId="77777777" w:rsidR="00D335FD" w:rsidRPr="007335F3" w:rsidRDefault="001C072B" w:rsidP="00FE4DD4">
            <w:pPr>
              <w:jc w:val="right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sz w:val="16"/>
                <w:szCs w:val="16"/>
                <w:lang w:val="kk-KZ"/>
              </w:rPr>
              <w:t>85,2</w:t>
            </w:r>
          </w:p>
        </w:tc>
        <w:tc>
          <w:tcPr>
            <w:tcW w:w="1843" w:type="dxa"/>
            <w:vAlign w:val="bottom"/>
          </w:tcPr>
          <w:p w14:paraId="390534CF" w14:textId="77777777" w:rsidR="00D335FD" w:rsidRPr="007335F3" w:rsidRDefault="00D335FD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2020</w:t>
            </w:r>
          </w:p>
        </w:tc>
      </w:tr>
      <w:tr w:rsidR="0092630D" w:rsidRPr="007335F3" w14:paraId="5A21C34E" w14:textId="77777777" w:rsidTr="001C072B">
        <w:trPr>
          <w:trHeight w:val="98"/>
        </w:trPr>
        <w:tc>
          <w:tcPr>
            <w:tcW w:w="1789" w:type="dxa"/>
            <w:vAlign w:val="bottom"/>
          </w:tcPr>
          <w:p w14:paraId="6633210F" w14:textId="77777777" w:rsidR="0092630D" w:rsidRPr="007335F3" w:rsidRDefault="0092630D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2021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2883B9A" w14:textId="61A43FC3" w:rsidR="0092630D" w:rsidRPr="00D83CBF" w:rsidRDefault="00FC4130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76,7</w:t>
            </w:r>
          </w:p>
        </w:tc>
        <w:tc>
          <w:tcPr>
            <w:tcW w:w="967" w:type="dxa"/>
            <w:gridSpan w:val="2"/>
            <w:shd w:val="clear" w:color="auto" w:fill="auto"/>
            <w:vAlign w:val="bottom"/>
          </w:tcPr>
          <w:p w14:paraId="4F636626" w14:textId="242A3115" w:rsidR="0092630D" w:rsidRPr="00D83CBF" w:rsidRDefault="00FC4130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89,1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352AC87" w14:textId="77777777" w:rsidR="0092630D" w:rsidRPr="007335F3" w:rsidRDefault="003E5DC1" w:rsidP="0033574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102,1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5B18007" w14:textId="649288C3" w:rsidR="0092630D" w:rsidRPr="00D83CBF" w:rsidRDefault="003E5DC1" w:rsidP="0082585C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113,</w:t>
            </w:r>
            <w:r w:rsidR="00FC4130"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6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05893CE0" w14:textId="77777777" w:rsidR="0092630D" w:rsidRPr="00D83CBF" w:rsidRDefault="001C072B" w:rsidP="003E5DC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117,</w:t>
            </w:r>
            <w:r w:rsidR="003E5DC1"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4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CF116EB" w14:textId="59C631D9" w:rsidR="0092630D" w:rsidRPr="007335F3" w:rsidRDefault="003E5DC1" w:rsidP="00626C97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131,</w:t>
            </w:r>
            <w:r w:rsid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2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8092264" w14:textId="56070976" w:rsidR="0092630D" w:rsidRPr="007335F3" w:rsidRDefault="00116181" w:rsidP="0082585C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13</w:t>
            </w:r>
            <w:r w:rsid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</w:t>
            </w: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,</w:t>
            </w:r>
            <w:r w:rsidR="00FC4130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1793B42" w14:textId="2F8ED8A4" w:rsidR="0092630D" w:rsidRPr="00D83CBF" w:rsidRDefault="00FC4130" w:rsidP="00FC4130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127,8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2E32027" w14:textId="3179A89E" w:rsidR="0092630D" w:rsidRPr="00D83CBF" w:rsidRDefault="00D83CBF" w:rsidP="00D83CBF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128,5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E555575" w14:textId="594F51D9" w:rsidR="0092630D" w:rsidRPr="00D83CBF" w:rsidRDefault="00D83CBF" w:rsidP="00D83CBF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127,2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4ABC2273" w14:textId="7349793E" w:rsidR="0092630D" w:rsidRPr="00D83CBF" w:rsidRDefault="00D83CBF" w:rsidP="00D83CBF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128,7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E82716B" w14:textId="6C591BA2" w:rsidR="0092630D" w:rsidRPr="00D83CBF" w:rsidRDefault="00D83CBF" w:rsidP="00D83CBF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138,7</w:t>
            </w:r>
          </w:p>
        </w:tc>
        <w:tc>
          <w:tcPr>
            <w:tcW w:w="1843" w:type="dxa"/>
            <w:vAlign w:val="bottom"/>
          </w:tcPr>
          <w:p w14:paraId="5D45CEF7" w14:textId="77777777" w:rsidR="0092630D" w:rsidRPr="007335F3" w:rsidRDefault="0092630D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2021</w:t>
            </w:r>
          </w:p>
        </w:tc>
      </w:tr>
      <w:tr w:rsidR="00C928FD" w:rsidRPr="007335F3" w14:paraId="615155A0" w14:textId="77777777" w:rsidTr="001C072B">
        <w:trPr>
          <w:trHeight w:val="81"/>
        </w:trPr>
        <w:tc>
          <w:tcPr>
            <w:tcW w:w="1789" w:type="dxa"/>
            <w:vAlign w:val="bottom"/>
          </w:tcPr>
          <w:p w14:paraId="5C4E5E8D" w14:textId="77777777" w:rsidR="00C928FD" w:rsidRPr="007335F3" w:rsidRDefault="00C928FD">
            <w:pPr>
              <w:pStyle w:val="a7"/>
              <w:rPr>
                <w:rFonts w:asciiTheme="minorHAnsi" w:hAnsiTheme="minorHAnsi"/>
              </w:rPr>
            </w:pPr>
            <w:proofErr w:type="spellStart"/>
            <w:r w:rsidRPr="007335F3">
              <w:rPr>
                <w:rFonts w:asciiTheme="minorHAnsi" w:hAnsiTheme="minorHAnsi"/>
              </w:rPr>
              <w:t>соныңішінде</w:t>
            </w:r>
            <w:proofErr w:type="spellEnd"/>
            <w:r w:rsidRPr="007335F3">
              <w:rPr>
                <w:rFonts w:asciiTheme="minorHAnsi" w:hAnsiTheme="minorHAnsi"/>
              </w:rPr>
              <w:t>:</w:t>
            </w:r>
          </w:p>
        </w:tc>
        <w:tc>
          <w:tcPr>
            <w:tcW w:w="918" w:type="dxa"/>
            <w:vAlign w:val="bottom"/>
          </w:tcPr>
          <w:p w14:paraId="458E318C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67" w:type="dxa"/>
            <w:gridSpan w:val="2"/>
            <w:vAlign w:val="bottom"/>
          </w:tcPr>
          <w:p w14:paraId="7B0F9808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3" w:type="dxa"/>
            <w:vAlign w:val="bottom"/>
          </w:tcPr>
          <w:p w14:paraId="20485262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1" w:type="dxa"/>
            <w:vAlign w:val="bottom"/>
          </w:tcPr>
          <w:p w14:paraId="118D4D99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6" w:type="dxa"/>
            <w:vAlign w:val="bottom"/>
          </w:tcPr>
          <w:p w14:paraId="74E6B1CF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5" w:type="dxa"/>
            <w:vAlign w:val="bottom"/>
          </w:tcPr>
          <w:p w14:paraId="51403A20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3" w:type="dxa"/>
            <w:vAlign w:val="bottom"/>
          </w:tcPr>
          <w:p w14:paraId="2802B511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3" w:type="dxa"/>
            <w:vAlign w:val="bottom"/>
          </w:tcPr>
          <w:p w14:paraId="0AE9260B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1026" w:type="dxa"/>
            <w:vAlign w:val="bottom"/>
          </w:tcPr>
          <w:p w14:paraId="2D6537CF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2" w:type="dxa"/>
            <w:vAlign w:val="bottom"/>
          </w:tcPr>
          <w:p w14:paraId="1F1AC270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888" w:type="dxa"/>
            <w:vAlign w:val="bottom"/>
          </w:tcPr>
          <w:p w14:paraId="60A20C0A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1147" w:type="dxa"/>
            <w:vAlign w:val="bottom"/>
          </w:tcPr>
          <w:p w14:paraId="43B4D52B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1843" w:type="dxa"/>
            <w:vAlign w:val="bottom"/>
          </w:tcPr>
          <w:p w14:paraId="0B629DED" w14:textId="77777777" w:rsidR="00C928FD" w:rsidRPr="007335F3" w:rsidRDefault="00C928FD">
            <w:pPr>
              <w:pStyle w:val="a7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в том числе:</w:t>
            </w:r>
          </w:p>
        </w:tc>
      </w:tr>
      <w:tr w:rsidR="00C928FD" w:rsidRPr="007335F3" w14:paraId="312BB5AB" w14:textId="77777777" w:rsidTr="001C072B">
        <w:trPr>
          <w:trHeight w:val="81"/>
        </w:trPr>
        <w:tc>
          <w:tcPr>
            <w:tcW w:w="1789" w:type="dxa"/>
            <w:vAlign w:val="bottom"/>
          </w:tcPr>
          <w:p w14:paraId="084ED4BD" w14:textId="77777777" w:rsidR="00C928FD" w:rsidRPr="007335F3" w:rsidRDefault="00C928FD">
            <w:pPr>
              <w:pStyle w:val="a7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экспорт</w:t>
            </w:r>
          </w:p>
        </w:tc>
        <w:tc>
          <w:tcPr>
            <w:tcW w:w="918" w:type="dxa"/>
            <w:vAlign w:val="bottom"/>
          </w:tcPr>
          <w:p w14:paraId="53440291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67" w:type="dxa"/>
            <w:gridSpan w:val="2"/>
            <w:vAlign w:val="bottom"/>
          </w:tcPr>
          <w:p w14:paraId="73235F72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3" w:type="dxa"/>
            <w:vAlign w:val="bottom"/>
          </w:tcPr>
          <w:p w14:paraId="2F119266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1" w:type="dxa"/>
            <w:vAlign w:val="bottom"/>
          </w:tcPr>
          <w:p w14:paraId="502A21CE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6" w:type="dxa"/>
            <w:vAlign w:val="bottom"/>
          </w:tcPr>
          <w:p w14:paraId="7B5FB200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5" w:type="dxa"/>
            <w:vAlign w:val="bottom"/>
          </w:tcPr>
          <w:p w14:paraId="213CA5DC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3" w:type="dxa"/>
            <w:vAlign w:val="bottom"/>
          </w:tcPr>
          <w:p w14:paraId="2EB3A624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3" w:type="dxa"/>
            <w:vAlign w:val="bottom"/>
          </w:tcPr>
          <w:p w14:paraId="3CF975EA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1026" w:type="dxa"/>
            <w:vAlign w:val="bottom"/>
          </w:tcPr>
          <w:p w14:paraId="492D6CBF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2" w:type="dxa"/>
            <w:vAlign w:val="bottom"/>
          </w:tcPr>
          <w:p w14:paraId="6EB1B3F3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888" w:type="dxa"/>
            <w:vAlign w:val="bottom"/>
          </w:tcPr>
          <w:p w14:paraId="325165F1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1147" w:type="dxa"/>
            <w:vAlign w:val="bottom"/>
          </w:tcPr>
          <w:p w14:paraId="77C0A158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1843" w:type="dxa"/>
            <w:vAlign w:val="bottom"/>
          </w:tcPr>
          <w:p w14:paraId="33FAA228" w14:textId="77777777" w:rsidR="00C928FD" w:rsidRPr="007335F3" w:rsidRDefault="00C928FD">
            <w:pPr>
              <w:pStyle w:val="a7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экспорт</w:t>
            </w:r>
          </w:p>
        </w:tc>
      </w:tr>
      <w:tr w:rsidR="00516789" w:rsidRPr="007335F3" w14:paraId="13586025" w14:textId="77777777" w:rsidTr="001C072B">
        <w:trPr>
          <w:trHeight w:val="81"/>
        </w:trPr>
        <w:tc>
          <w:tcPr>
            <w:tcW w:w="1789" w:type="dxa"/>
            <w:vAlign w:val="bottom"/>
          </w:tcPr>
          <w:p w14:paraId="74E5327E" w14:textId="77777777" w:rsidR="00516789" w:rsidRPr="007335F3" w:rsidRDefault="00516789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2019</w:t>
            </w:r>
          </w:p>
        </w:tc>
        <w:tc>
          <w:tcPr>
            <w:tcW w:w="918" w:type="dxa"/>
            <w:vAlign w:val="bottom"/>
          </w:tcPr>
          <w:p w14:paraId="17CEEFA8" w14:textId="77777777" w:rsidR="00516789" w:rsidRPr="007335F3" w:rsidRDefault="001D67E6" w:rsidP="003B5459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127,5</w:t>
            </w:r>
          </w:p>
        </w:tc>
        <w:tc>
          <w:tcPr>
            <w:tcW w:w="967" w:type="dxa"/>
            <w:gridSpan w:val="2"/>
            <w:vAlign w:val="bottom"/>
          </w:tcPr>
          <w:p w14:paraId="78CCB873" w14:textId="77777777" w:rsidR="00516789" w:rsidRPr="007335F3" w:rsidRDefault="00516789" w:rsidP="003B5459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95,7</w:t>
            </w:r>
          </w:p>
        </w:tc>
        <w:tc>
          <w:tcPr>
            <w:tcW w:w="943" w:type="dxa"/>
            <w:vAlign w:val="bottom"/>
          </w:tcPr>
          <w:p w14:paraId="60CD0B5C" w14:textId="77777777" w:rsidR="00516789" w:rsidRPr="007335F3" w:rsidRDefault="00516789" w:rsidP="001D67E6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68,</w:t>
            </w:r>
            <w:r w:rsidR="001D67E6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4</w:t>
            </w:r>
          </w:p>
        </w:tc>
        <w:tc>
          <w:tcPr>
            <w:tcW w:w="941" w:type="dxa"/>
            <w:vAlign w:val="bottom"/>
          </w:tcPr>
          <w:p w14:paraId="3539C4BB" w14:textId="77777777" w:rsidR="00516789" w:rsidRPr="007335F3" w:rsidRDefault="00516789" w:rsidP="003B5459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107,7</w:t>
            </w:r>
          </w:p>
        </w:tc>
        <w:tc>
          <w:tcPr>
            <w:tcW w:w="946" w:type="dxa"/>
            <w:vAlign w:val="bottom"/>
          </w:tcPr>
          <w:p w14:paraId="043CFA87" w14:textId="77777777" w:rsidR="00516789" w:rsidRPr="007335F3" w:rsidRDefault="00516789" w:rsidP="001D67E6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107,</w:t>
            </w:r>
            <w:r w:rsidR="001D67E6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2</w:t>
            </w:r>
          </w:p>
        </w:tc>
        <w:tc>
          <w:tcPr>
            <w:tcW w:w="945" w:type="dxa"/>
            <w:vAlign w:val="bottom"/>
          </w:tcPr>
          <w:p w14:paraId="3263B02F" w14:textId="77777777" w:rsidR="00516789" w:rsidRPr="007335F3" w:rsidRDefault="00516789" w:rsidP="003B5459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91,4</w:t>
            </w:r>
          </w:p>
        </w:tc>
        <w:tc>
          <w:tcPr>
            <w:tcW w:w="943" w:type="dxa"/>
            <w:vAlign w:val="bottom"/>
          </w:tcPr>
          <w:p w14:paraId="356ADC2F" w14:textId="77777777" w:rsidR="00516789" w:rsidRPr="007335F3" w:rsidRDefault="00516789" w:rsidP="001D67E6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84,</w:t>
            </w:r>
            <w:r w:rsidR="001D67E6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</w:p>
        </w:tc>
        <w:tc>
          <w:tcPr>
            <w:tcW w:w="943" w:type="dxa"/>
            <w:vAlign w:val="bottom"/>
          </w:tcPr>
          <w:p w14:paraId="5F8DBA22" w14:textId="77777777" w:rsidR="00516789" w:rsidRPr="007335F3" w:rsidRDefault="00516789" w:rsidP="001D67E6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  <w:r w:rsidR="001D67E6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3,0</w:t>
            </w:r>
          </w:p>
        </w:tc>
        <w:tc>
          <w:tcPr>
            <w:tcW w:w="1026" w:type="dxa"/>
            <w:vAlign w:val="bottom"/>
          </w:tcPr>
          <w:p w14:paraId="5B2A99FE" w14:textId="77777777" w:rsidR="00516789" w:rsidRPr="007335F3" w:rsidRDefault="00516789" w:rsidP="001D67E6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  <w:r w:rsidR="001D67E6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9,2</w:t>
            </w:r>
          </w:p>
        </w:tc>
        <w:tc>
          <w:tcPr>
            <w:tcW w:w="942" w:type="dxa"/>
            <w:vAlign w:val="bottom"/>
          </w:tcPr>
          <w:p w14:paraId="0C6297D8" w14:textId="77777777" w:rsidR="00516789" w:rsidRPr="007335F3" w:rsidRDefault="00516789" w:rsidP="001D67E6">
            <w:pPr>
              <w:jc w:val="right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sz w:val="16"/>
                <w:szCs w:val="16"/>
                <w:lang w:val="kk-KZ"/>
              </w:rPr>
              <w:t>91,</w:t>
            </w:r>
            <w:r w:rsidR="001D67E6" w:rsidRPr="007335F3">
              <w:rPr>
                <w:rFonts w:asciiTheme="minorHAnsi" w:hAnsiTheme="minorHAnsi"/>
                <w:sz w:val="16"/>
                <w:szCs w:val="16"/>
                <w:lang w:val="kk-KZ"/>
              </w:rPr>
              <w:t>2</w:t>
            </w:r>
          </w:p>
        </w:tc>
        <w:tc>
          <w:tcPr>
            <w:tcW w:w="888" w:type="dxa"/>
            <w:vAlign w:val="bottom"/>
          </w:tcPr>
          <w:p w14:paraId="3D67E288" w14:textId="77777777" w:rsidR="00516789" w:rsidRPr="007335F3" w:rsidRDefault="00516789" w:rsidP="001D67E6">
            <w:pPr>
              <w:jc w:val="right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sz w:val="16"/>
                <w:szCs w:val="16"/>
                <w:lang w:val="kk-KZ"/>
              </w:rPr>
              <w:t>10</w:t>
            </w:r>
            <w:r w:rsidR="001D67E6" w:rsidRPr="007335F3">
              <w:rPr>
                <w:rFonts w:asciiTheme="minorHAnsi" w:hAnsiTheme="minorHAnsi"/>
                <w:sz w:val="16"/>
                <w:szCs w:val="16"/>
                <w:lang w:val="kk-KZ"/>
              </w:rPr>
              <w:t>2,9</w:t>
            </w:r>
          </w:p>
        </w:tc>
        <w:tc>
          <w:tcPr>
            <w:tcW w:w="1147" w:type="dxa"/>
            <w:vAlign w:val="bottom"/>
          </w:tcPr>
          <w:p w14:paraId="556A4390" w14:textId="77777777" w:rsidR="00516789" w:rsidRPr="007335F3" w:rsidRDefault="00516789" w:rsidP="001D67E6">
            <w:pPr>
              <w:jc w:val="right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sz w:val="16"/>
                <w:szCs w:val="16"/>
                <w:lang w:val="kk-KZ"/>
              </w:rPr>
              <w:t>8</w:t>
            </w:r>
            <w:r w:rsidR="001D67E6" w:rsidRPr="007335F3">
              <w:rPr>
                <w:rFonts w:asciiTheme="minorHAnsi" w:hAnsiTheme="minorHAnsi"/>
                <w:sz w:val="16"/>
                <w:szCs w:val="16"/>
                <w:lang w:val="kk-KZ"/>
              </w:rPr>
              <w:t>1,9</w:t>
            </w:r>
          </w:p>
        </w:tc>
        <w:tc>
          <w:tcPr>
            <w:tcW w:w="1843" w:type="dxa"/>
            <w:vAlign w:val="bottom"/>
          </w:tcPr>
          <w:p w14:paraId="68AEC214" w14:textId="77777777" w:rsidR="00516789" w:rsidRPr="007335F3" w:rsidRDefault="00516789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2019</w:t>
            </w:r>
          </w:p>
        </w:tc>
      </w:tr>
      <w:tr w:rsidR="00D335FD" w:rsidRPr="007335F3" w14:paraId="27FFCFDE" w14:textId="77777777" w:rsidTr="001C072B">
        <w:trPr>
          <w:trHeight w:val="81"/>
        </w:trPr>
        <w:tc>
          <w:tcPr>
            <w:tcW w:w="1789" w:type="dxa"/>
            <w:vAlign w:val="bottom"/>
          </w:tcPr>
          <w:p w14:paraId="406D2DFA" w14:textId="77777777" w:rsidR="00D335FD" w:rsidRPr="007335F3" w:rsidRDefault="00D335FD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2020</w:t>
            </w:r>
          </w:p>
        </w:tc>
        <w:tc>
          <w:tcPr>
            <w:tcW w:w="918" w:type="dxa"/>
            <w:vAlign w:val="bottom"/>
          </w:tcPr>
          <w:p w14:paraId="3789B50D" w14:textId="77777777" w:rsidR="00D335FD" w:rsidRPr="007335F3" w:rsidRDefault="001C072B" w:rsidP="00B86E8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85,2</w:t>
            </w:r>
          </w:p>
        </w:tc>
        <w:tc>
          <w:tcPr>
            <w:tcW w:w="967" w:type="dxa"/>
            <w:gridSpan w:val="2"/>
            <w:vAlign w:val="bottom"/>
          </w:tcPr>
          <w:p w14:paraId="38F37669" w14:textId="77777777" w:rsidR="00D335FD" w:rsidRPr="007335F3" w:rsidRDefault="002E5604" w:rsidP="001C072B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</w:t>
            </w:r>
            <w:r w:rsidR="00B86E81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</w:t>
            </w: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,</w:t>
            </w:r>
            <w:r w:rsidR="001C072B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6</w:t>
            </w:r>
          </w:p>
        </w:tc>
        <w:tc>
          <w:tcPr>
            <w:tcW w:w="943" w:type="dxa"/>
            <w:vAlign w:val="bottom"/>
          </w:tcPr>
          <w:p w14:paraId="6F1266F2" w14:textId="77777777" w:rsidR="00D335FD" w:rsidRPr="007335F3" w:rsidRDefault="001C072B" w:rsidP="00A72976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144,6</w:t>
            </w:r>
          </w:p>
        </w:tc>
        <w:tc>
          <w:tcPr>
            <w:tcW w:w="941" w:type="dxa"/>
            <w:vAlign w:val="bottom"/>
          </w:tcPr>
          <w:p w14:paraId="300432B9" w14:textId="77777777" w:rsidR="00D335FD" w:rsidRPr="007335F3" w:rsidRDefault="001C072B" w:rsidP="00B86E8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</w:rPr>
              <w:t>89,1</w:t>
            </w:r>
          </w:p>
        </w:tc>
        <w:tc>
          <w:tcPr>
            <w:tcW w:w="946" w:type="dxa"/>
            <w:vAlign w:val="bottom"/>
          </w:tcPr>
          <w:p w14:paraId="2C1AB0C2" w14:textId="77777777" w:rsidR="00D335FD" w:rsidRPr="007335F3" w:rsidRDefault="001C072B" w:rsidP="00B86E8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</w:rPr>
              <w:t>79,6</w:t>
            </w:r>
          </w:p>
        </w:tc>
        <w:tc>
          <w:tcPr>
            <w:tcW w:w="945" w:type="dxa"/>
            <w:vAlign w:val="bottom"/>
          </w:tcPr>
          <w:p w14:paraId="16FBDC3E" w14:textId="77777777" w:rsidR="00D335FD" w:rsidRPr="007335F3" w:rsidRDefault="002E5604" w:rsidP="001C072B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6</w:t>
            </w:r>
            <w:r w:rsidR="00B86E81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</w:t>
            </w: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,</w:t>
            </w:r>
            <w:r w:rsidR="001C072B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</w:t>
            </w:r>
          </w:p>
        </w:tc>
        <w:tc>
          <w:tcPr>
            <w:tcW w:w="943" w:type="dxa"/>
            <w:vAlign w:val="bottom"/>
          </w:tcPr>
          <w:p w14:paraId="573D013A" w14:textId="77777777" w:rsidR="00D335FD" w:rsidRPr="007335F3" w:rsidRDefault="001C072B" w:rsidP="00B86E8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60,2</w:t>
            </w:r>
          </w:p>
        </w:tc>
        <w:tc>
          <w:tcPr>
            <w:tcW w:w="943" w:type="dxa"/>
            <w:vAlign w:val="bottom"/>
          </w:tcPr>
          <w:p w14:paraId="5A64EB94" w14:textId="77777777" w:rsidR="00D335FD" w:rsidRPr="007335F3" w:rsidRDefault="001C072B" w:rsidP="003E60CB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69,7</w:t>
            </w:r>
          </w:p>
        </w:tc>
        <w:tc>
          <w:tcPr>
            <w:tcW w:w="1026" w:type="dxa"/>
            <w:vAlign w:val="bottom"/>
          </w:tcPr>
          <w:p w14:paraId="6CAE80FA" w14:textId="77777777" w:rsidR="00D335FD" w:rsidRPr="007335F3" w:rsidRDefault="001C072B" w:rsidP="00585D69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68,6</w:t>
            </w:r>
          </w:p>
        </w:tc>
        <w:tc>
          <w:tcPr>
            <w:tcW w:w="942" w:type="dxa"/>
            <w:vAlign w:val="bottom"/>
          </w:tcPr>
          <w:p w14:paraId="7D96EC74" w14:textId="77777777" w:rsidR="00D335FD" w:rsidRPr="007335F3" w:rsidRDefault="001C072B" w:rsidP="00FE4DD4">
            <w:pPr>
              <w:jc w:val="right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sz w:val="16"/>
                <w:szCs w:val="16"/>
                <w:lang w:val="kk-KZ"/>
              </w:rPr>
              <w:t>75,3</w:t>
            </w:r>
          </w:p>
        </w:tc>
        <w:tc>
          <w:tcPr>
            <w:tcW w:w="888" w:type="dxa"/>
            <w:vAlign w:val="bottom"/>
          </w:tcPr>
          <w:p w14:paraId="21FA253D" w14:textId="77777777" w:rsidR="00D335FD" w:rsidRPr="007335F3" w:rsidRDefault="001C072B" w:rsidP="00FE4DD4">
            <w:pPr>
              <w:jc w:val="right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sz w:val="16"/>
                <w:szCs w:val="16"/>
                <w:lang w:val="kk-KZ"/>
              </w:rPr>
              <w:t>84,5</w:t>
            </w:r>
          </w:p>
        </w:tc>
        <w:tc>
          <w:tcPr>
            <w:tcW w:w="1147" w:type="dxa"/>
            <w:vAlign w:val="bottom"/>
          </w:tcPr>
          <w:p w14:paraId="14735BD2" w14:textId="77777777" w:rsidR="00D335FD" w:rsidRPr="007335F3" w:rsidRDefault="001C072B" w:rsidP="00FE4DD4">
            <w:pPr>
              <w:jc w:val="right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sz w:val="16"/>
                <w:szCs w:val="16"/>
                <w:lang w:val="kk-KZ"/>
              </w:rPr>
              <w:t>73,7</w:t>
            </w:r>
          </w:p>
        </w:tc>
        <w:tc>
          <w:tcPr>
            <w:tcW w:w="1843" w:type="dxa"/>
            <w:vAlign w:val="bottom"/>
          </w:tcPr>
          <w:p w14:paraId="289645C8" w14:textId="77777777" w:rsidR="00D335FD" w:rsidRPr="007335F3" w:rsidRDefault="00D335FD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2020</w:t>
            </w:r>
          </w:p>
        </w:tc>
      </w:tr>
      <w:tr w:rsidR="0092630D" w:rsidRPr="007335F3" w14:paraId="3C84B42C" w14:textId="77777777" w:rsidTr="001C072B">
        <w:trPr>
          <w:trHeight w:val="81"/>
        </w:trPr>
        <w:tc>
          <w:tcPr>
            <w:tcW w:w="1789" w:type="dxa"/>
            <w:vAlign w:val="bottom"/>
          </w:tcPr>
          <w:p w14:paraId="1BD632B2" w14:textId="77777777" w:rsidR="0092630D" w:rsidRPr="007335F3" w:rsidRDefault="0092630D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2021</w:t>
            </w:r>
          </w:p>
        </w:tc>
        <w:tc>
          <w:tcPr>
            <w:tcW w:w="918" w:type="dxa"/>
            <w:vAlign w:val="bottom"/>
          </w:tcPr>
          <w:p w14:paraId="03638F3D" w14:textId="77777777" w:rsidR="0092630D" w:rsidRPr="007335F3" w:rsidRDefault="001C072B" w:rsidP="00D7455B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71,</w:t>
            </w:r>
            <w:r w:rsidR="00D7455B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</w:t>
            </w:r>
          </w:p>
        </w:tc>
        <w:tc>
          <w:tcPr>
            <w:tcW w:w="967" w:type="dxa"/>
            <w:gridSpan w:val="2"/>
            <w:vAlign w:val="bottom"/>
          </w:tcPr>
          <w:p w14:paraId="1D7ACFF5" w14:textId="77777777" w:rsidR="0092630D" w:rsidRPr="007335F3" w:rsidRDefault="00FB4ADA" w:rsidP="003E5DC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77,</w:t>
            </w:r>
            <w:r w:rsidR="003E5DC1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5</w:t>
            </w:r>
          </w:p>
        </w:tc>
        <w:tc>
          <w:tcPr>
            <w:tcW w:w="943" w:type="dxa"/>
            <w:vAlign w:val="bottom"/>
          </w:tcPr>
          <w:p w14:paraId="0B88B7B5" w14:textId="0D3440ED" w:rsidR="0092630D" w:rsidRPr="007335F3" w:rsidRDefault="001C072B" w:rsidP="003E5DC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89,</w:t>
            </w:r>
            <w:r w:rsid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</w:t>
            </w:r>
          </w:p>
        </w:tc>
        <w:tc>
          <w:tcPr>
            <w:tcW w:w="941" w:type="dxa"/>
            <w:vAlign w:val="bottom"/>
          </w:tcPr>
          <w:p w14:paraId="16FC5C18" w14:textId="537C1212" w:rsidR="0092630D" w:rsidRPr="00D83CBF" w:rsidRDefault="001C072B" w:rsidP="003E5DC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108,</w:t>
            </w:r>
            <w:r w:rsidR="00D83CBF"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</w:t>
            </w:r>
          </w:p>
        </w:tc>
        <w:tc>
          <w:tcPr>
            <w:tcW w:w="946" w:type="dxa"/>
            <w:vAlign w:val="bottom"/>
          </w:tcPr>
          <w:p w14:paraId="6A65C72E" w14:textId="5F2579AD" w:rsidR="0092630D" w:rsidRPr="00D83CBF" w:rsidRDefault="00D83CBF" w:rsidP="00D83CBF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121,8</w:t>
            </w:r>
          </w:p>
        </w:tc>
        <w:tc>
          <w:tcPr>
            <w:tcW w:w="945" w:type="dxa"/>
            <w:vAlign w:val="bottom"/>
          </w:tcPr>
          <w:p w14:paraId="5D970DF8" w14:textId="2BB3FB89" w:rsidR="0092630D" w:rsidRPr="00D83CBF" w:rsidRDefault="00D83CBF" w:rsidP="00D83CBF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173,4</w:t>
            </w:r>
          </w:p>
        </w:tc>
        <w:tc>
          <w:tcPr>
            <w:tcW w:w="943" w:type="dxa"/>
            <w:vAlign w:val="bottom"/>
          </w:tcPr>
          <w:p w14:paraId="06FFD045" w14:textId="21172E99" w:rsidR="0092630D" w:rsidRPr="00D83CBF" w:rsidRDefault="00D83CBF" w:rsidP="00D83CBF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188,1</w:t>
            </w:r>
          </w:p>
        </w:tc>
        <w:tc>
          <w:tcPr>
            <w:tcW w:w="943" w:type="dxa"/>
            <w:vAlign w:val="bottom"/>
          </w:tcPr>
          <w:p w14:paraId="1EE58D22" w14:textId="5EB46D65" w:rsidR="0092630D" w:rsidRPr="00D83CBF" w:rsidRDefault="00D83CBF" w:rsidP="00D83CBF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163,0</w:t>
            </w:r>
          </w:p>
        </w:tc>
        <w:tc>
          <w:tcPr>
            <w:tcW w:w="1026" w:type="dxa"/>
            <w:vAlign w:val="bottom"/>
          </w:tcPr>
          <w:p w14:paraId="67640F51" w14:textId="4DDD3A5B" w:rsidR="0092630D" w:rsidRPr="00D83CBF" w:rsidRDefault="00D83CBF" w:rsidP="00D83CBF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160,7</w:t>
            </w:r>
          </w:p>
        </w:tc>
        <w:tc>
          <w:tcPr>
            <w:tcW w:w="942" w:type="dxa"/>
            <w:vAlign w:val="bottom"/>
          </w:tcPr>
          <w:p w14:paraId="04AC7896" w14:textId="54AD11D1" w:rsidR="0092630D" w:rsidRPr="00D83CBF" w:rsidRDefault="00D83CBF" w:rsidP="00D83CBF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153,0</w:t>
            </w:r>
          </w:p>
        </w:tc>
        <w:tc>
          <w:tcPr>
            <w:tcW w:w="888" w:type="dxa"/>
            <w:vAlign w:val="bottom"/>
          </w:tcPr>
          <w:p w14:paraId="679AC405" w14:textId="4D8D92CE" w:rsidR="0092630D" w:rsidRPr="00D83CBF" w:rsidRDefault="00D83CBF" w:rsidP="00D83CBF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132,2</w:t>
            </w:r>
          </w:p>
        </w:tc>
        <w:tc>
          <w:tcPr>
            <w:tcW w:w="1147" w:type="dxa"/>
            <w:vAlign w:val="bottom"/>
          </w:tcPr>
          <w:p w14:paraId="375ED021" w14:textId="5D94371B" w:rsidR="0092630D" w:rsidRPr="00D83CBF" w:rsidRDefault="00D83CBF" w:rsidP="00D83CBF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156,2</w:t>
            </w:r>
          </w:p>
        </w:tc>
        <w:tc>
          <w:tcPr>
            <w:tcW w:w="1843" w:type="dxa"/>
            <w:vAlign w:val="bottom"/>
          </w:tcPr>
          <w:p w14:paraId="4B63536F" w14:textId="77777777" w:rsidR="0092630D" w:rsidRPr="007335F3" w:rsidRDefault="0092630D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2021</w:t>
            </w:r>
          </w:p>
        </w:tc>
      </w:tr>
      <w:tr w:rsidR="00C928FD" w:rsidRPr="007335F3" w14:paraId="7FAF7BDF" w14:textId="77777777" w:rsidTr="001C072B">
        <w:trPr>
          <w:trHeight w:val="81"/>
        </w:trPr>
        <w:tc>
          <w:tcPr>
            <w:tcW w:w="1789" w:type="dxa"/>
            <w:vAlign w:val="bottom"/>
          </w:tcPr>
          <w:p w14:paraId="4A00D693" w14:textId="77777777" w:rsidR="00C928FD" w:rsidRPr="007335F3" w:rsidRDefault="00C928FD">
            <w:pPr>
              <w:pStyle w:val="a7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импорт</w:t>
            </w:r>
          </w:p>
        </w:tc>
        <w:tc>
          <w:tcPr>
            <w:tcW w:w="918" w:type="dxa"/>
            <w:vAlign w:val="bottom"/>
          </w:tcPr>
          <w:p w14:paraId="1D349009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67" w:type="dxa"/>
            <w:gridSpan w:val="2"/>
            <w:vAlign w:val="bottom"/>
          </w:tcPr>
          <w:p w14:paraId="04865974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3" w:type="dxa"/>
            <w:vAlign w:val="bottom"/>
          </w:tcPr>
          <w:p w14:paraId="312262C0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1" w:type="dxa"/>
            <w:vAlign w:val="bottom"/>
          </w:tcPr>
          <w:p w14:paraId="0F332EA7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6" w:type="dxa"/>
            <w:vAlign w:val="bottom"/>
          </w:tcPr>
          <w:p w14:paraId="39917A69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5" w:type="dxa"/>
            <w:vAlign w:val="bottom"/>
          </w:tcPr>
          <w:p w14:paraId="1D11DB66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3" w:type="dxa"/>
            <w:vAlign w:val="bottom"/>
          </w:tcPr>
          <w:p w14:paraId="511A95F2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3" w:type="dxa"/>
            <w:vAlign w:val="bottom"/>
          </w:tcPr>
          <w:p w14:paraId="03F7401B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1026" w:type="dxa"/>
            <w:vAlign w:val="bottom"/>
          </w:tcPr>
          <w:p w14:paraId="3F630175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942" w:type="dxa"/>
            <w:vAlign w:val="bottom"/>
          </w:tcPr>
          <w:p w14:paraId="543BC171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888" w:type="dxa"/>
            <w:vAlign w:val="bottom"/>
          </w:tcPr>
          <w:p w14:paraId="1378E106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1147" w:type="dxa"/>
            <w:vAlign w:val="bottom"/>
          </w:tcPr>
          <w:p w14:paraId="1F5D55E9" w14:textId="77777777" w:rsidR="00C928FD" w:rsidRPr="007335F3" w:rsidRDefault="00C928FD" w:rsidP="006A2747">
            <w:pPr>
              <w:pStyle w:val="ac"/>
              <w:rPr>
                <w:rFonts w:asciiTheme="minorHAnsi" w:hAnsiTheme="minorHAnsi"/>
                <w:szCs w:val="16"/>
              </w:rPr>
            </w:pPr>
          </w:p>
        </w:tc>
        <w:tc>
          <w:tcPr>
            <w:tcW w:w="1843" w:type="dxa"/>
            <w:vAlign w:val="bottom"/>
          </w:tcPr>
          <w:p w14:paraId="5AB57DFF" w14:textId="77777777" w:rsidR="00C928FD" w:rsidRPr="007335F3" w:rsidRDefault="00C928FD">
            <w:pPr>
              <w:pStyle w:val="a7"/>
              <w:rPr>
                <w:rFonts w:asciiTheme="minorHAnsi" w:hAnsiTheme="minorHAnsi"/>
              </w:rPr>
            </w:pPr>
            <w:r w:rsidRPr="007335F3">
              <w:rPr>
                <w:rFonts w:asciiTheme="minorHAnsi" w:hAnsiTheme="minorHAnsi"/>
              </w:rPr>
              <w:t>импорт</w:t>
            </w:r>
          </w:p>
        </w:tc>
      </w:tr>
      <w:tr w:rsidR="00516789" w:rsidRPr="007335F3" w14:paraId="62D3FFF1" w14:textId="77777777" w:rsidTr="001C072B">
        <w:trPr>
          <w:trHeight w:val="81"/>
        </w:trPr>
        <w:tc>
          <w:tcPr>
            <w:tcW w:w="1789" w:type="dxa"/>
            <w:vAlign w:val="bottom"/>
          </w:tcPr>
          <w:p w14:paraId="0A300ADB" w14:textId="77777777" w:rsidR="00516789" w:rsidRPr="007335F3" w:rsidRDefault="00516789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2019</w:t>
            </w:r>
          </w:p>
        </w:tc>
        <w:tc>
          <w:tcPr>
            <w:tcW w:w="918" w:type="dxa"/>
            <w:vAlign w:val="bottom"/>
          </w:tcPr>
          <w:p w14:paraId="701D3C50" w14:textId="77777777" w:rsidR="00516789" w:rsidRPr="007335F3" w:rsidRDefault="00516789" w:rsidP="004E630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</w:t>
            </w:r>
            <w:r w:rsidR="004E6301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2,3</w:t>
            </w:r>
          </w:p>
        </w:tc>
        <w:tc>
          <w:tcPr>
            <w:tcW w:w="967" w:type="dxa"/>
            <w:gridSpan w:val="2"/>
            <w:vAlign w:val="bottom"/>
          </w:tcPr>
          <w:p w14:paraId="2C9FB137" w14:textId="77777777" w:rsidR="00516789" w:rsidRPr="007335F3" w:rsidRDefault="00516789" w:rsidP="004E630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  <w:r w:rsidR="004E6301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4,8</w:t>
            </w:r>
          </w:p>
        </w:tc>
        <w:tc>
          <w:tcPr>
            <w:tcW w:w="943" w:type="dxa"/>
            <w:vAlign w:val="bottom"/>
          </w:tcPr>
          <w:p w14:paraId="055E510B" w14:textId="77777777" w:rsidR="00516789" w:rsidRPr="007335F3" w:rsidRDefault="00516789" w:rsidP="004E630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  <w:r w:rsidR="004E6301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3,0</w:t>
            </w:r>
          </w:p>
        </w:tc>
        <w:tc>
          <w:tcPr>
            <w:tcW w:w="941" w:type="dxa"/>
            <w:vAlign w:val="bottom"/>
          </w:tcPr>
          <w:p w14:paraId="0E57C01B" w14:textId="77777777" w:rsidR="00516789" w:rsidRPr="007335F3" w:rsidRDefault="004E6301" w:rsidP="003B5459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116,7</w:t>
            </w:r>
          </w:p>
        </w:tc>
        <w:tc>
          <w:tcPr>
            <w:tcW w:w="946" w:type="dxa"/>
            <w:vAlign w:val="bottom"/>
          </w:tcPr>
          <w:p w14:paraId="57718C9F" w14:textId="77777777" w:rsidR="00516789" w:rsidRPr="007335F3" w:rsidRDefault="00516789" w:rsidP="004E630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13</w:t>
            </w:r>
            <w:r w:rsidR="004E6301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3,0</w:t>
            </w:r>
          </w:p>
        </w:tc>
        <w:tc>
          <w:tcPr>
            <w:tcW w:w="945" w:type="dxa"/>
            <w:vAlign w:val="bottom"/>
          </w:tcPr>
          <w:p w14:paraId="3A2C8E2C" w14:textId="77777777" w:rsidR="00516789" w:rsidRPr="007335F3" w:rsidRDefault="00516789" w:rsidP="004E630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</w:t>
            </w:r>
            <w:r w:rsidR="004E6301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22,2</w:t>
            </w:r>
          </w:p>
        </w:tc>
        <w:tc>
          <w:tcPr>
            <w:tcW w:w="943" w:type="dxa"/>
            <w:vAlign w:val="bottom"/>
          </w:tcPr>
          <w:p w14:paraId="5A5702BA" w14:textId="77777777" w:rsidR="00516789" w:rsidRPr="007335F3" w:rsidRDefault="00516789" w:rsidP="004E630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13</w:t>
            </w:r>
            <w:r w:rsidR="004E6301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8,3</w:t>
            </w:r>
          </w:p>
        </w:tc>
        <w:tc>
          <w:tcPr>
            <w:tcW w:w="943" w:type="dxa"/>
            <w:vAlign w:val="bottom"/>
          </w:tcPr>
          <w:p w14:paraId="5710841E" w14:textId="77777777" w:rsidR="00516789" w:rsidRPr="007335F3" w:rsidRDefault="00516789" w:rsidP="004E630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12</w:t>
            </w:r>
            <w:r w:rsidR="004E6301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9,3</w:t>
            </w:r>
          </w:p>
        </w:tc>
        <w:tc>
          <w:tcPr>
            <w:tcW w:w="1026" w:type="dxa"/>
            <w:vAlign w:val="bottom"/>
          </w:tcPr>
          <w:p w14:paraId="2FA957FA" w14:textId="77777777" w:rsidR="00516789" w:rsidRPr="007335F3" w:rsidRDefault="00516789" w:rsidP="004E630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</w:t>
            </w:r>
            <w:r w:rsidR="004E6301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22,8</w:t>
            </w:r>
          </w:p>
        </w:tc>
        <w:tc>
          <w:tcPr>
            <w:tcW w:w="942" w:type="dxa"/>
            <w:vAlign w:val="bottom"/>
          </w:tcPr>
          <w:p w14:paraId="0EA0ECF0" w14:textId="77777777" w:rsidR="00516789" w:rsidRPr="007335F3" w:rsidRDefault="00516789" w:rsidP="004E630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</w:t>
            </w:r>
            <w:r w:rsidR="004E6301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23,7</w:t>
            </w:r>
          </w:p>
        </w:tc>
        <w:tc>
          <w:tcPr>
            <w:tcW w:w="888" w:type="dxa"/>
            <w:vAlign w:val="bottom"/>
          </w:tcPr>
          <w:p w14:paraId="4EAE61DE" w14:textId="77777777" w:rsidR="00516789" w:rsidRPr="007335F3" w:rsidRDefault="00516789" w:rsidP="004E630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</w:t>
            </w:r>
            <w:r w:rsidR="004E6301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9,7</w:t>
            </w:r>
          </w:p>
        </w:tc>
        <w:tc>
          <w:tcPr>
            <w:tcW w:w="1147" w:type="dxa"/>
            <w:vAlign w:val="bottom"/>
          </w:tcPr>
          <w:p w14:paraId="12ED61B6" w14:textId="77777777" w:rsidR="00516789" w:rsidRPr="007335F3" w:rsidRDefault="00516789" w:rsidP="004E6301">
            <w:pPr>
              <w:jc w:val="right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sz w:val="16"/>
                <w:szCs w:val="16"/>
                <w:lang w:val="kk-KZ"/>
              </w:rPr>
              <w:t>1</w:t>
            </w:r>
            <w:r w:rsidR="004E6301" w:rsidRPr="007335F3">
              <w:rPr>
                <w:rFonts w:asciiTheme="minorHAnsi" w:hAnsiTheme="minorHAnsi"/>
                <w:sz w:val="16"/>
                <w:szCs w:val="16"/>
                <w:lang w:val="kk-KZ"/>
              </w:rPr>
              <w:t>21,8</w:t>
            </w:r>
          </w:p>
        </w:tc>
        <w:tc>
          <w:tcPr>
            <w:tcW w:w="1843" w:type="dxa"/>
            <w:vAlign w:val="bottom"/>
          </w:tcPr>
          <w:p w14:paraId="37CA3159" w14:textId="77777777" w:rsidR="00516789" w:rsidRPr="007335F3" w:rsidRDefault="00516789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2019</w:t>
            </w:r>
          </w:p>
        </w:tc>
      </w:tr>
      <w:tr w:rsidR="00D335FD" w:rsidRPr="007335F3" w14:paraId="2DADFEBD" w14:textId="77777777" w:rsidTr="001C072B">
        <w:trPr>
          <w:trHeight w:val="81"/>
        </w:trPr>
        <w:tc>
          <w:tcPr>
            <w:tcW w:w="1789" w:type="dxa"/>
            <w:vAlign w:val="bottom"/>
          </w:tcPr>
          <w:p w14:paraId="7A0EADDE" w14:textId="77777777" w:rsidR="00D335FD" w:rsidRPr="007335F3" w:rsidRDefault="00D335FD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2020</w:t>
            </w:r>
          </w:p>
        </w:tc>
        <w:tc>
          <w:tcPr>
            <w:tcW w:w="918" w:type="dxa"/>
            <w:vAlign w:val="bottom"/>
          </w:tcPr>
          <w:p w14:paraId="20311E61" w14:textId="77777777" w:rsidR="00D335FD" w:rsidRPr="007335F3" w:rsidRDefault="001C072B" w:rsidP="00B86E8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111,3</w:t>
            </w:r>
          </w:p>
        </w:tc>
        <w:tc>
          <w:tcPr>
            <w:tcW w:w="967" w:type="dxa"/>
            <w:gridSpan w:val="2"/>
            <w:vAlign w:val="bottom"/>
          </w:tcPr>
          <w:p w14:paraId="1767251D" w14:textId="77777777" w:rsidR="00D335FD" w:rsidRPr="007335F3" w:rsidRDefault="001C072B" w:rsidP="00B86E8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108,9</w:t>
            </w:r>
          </w:p>
        </w:tc>
        <w:tc>
          <w:tcPr>
            <w:tcW w:w="943" w:type="dxa"/>
            <w:vAlign w:val="bottom"/>
          </w:tcPr>
          <w:p w14:paraId="6B079403" w14:textId="77777777" w:rsidR="00D335FD" w:rsidRPr="007335F3" w:rsidRDefault="001C072B" w:rsidP="002E5604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99,1</w:t>
            </w:r>
          </w:p>
        </w:tc>
        <w:tc>
          <w:tcPr>
            <w:tcW w:w="941" w:type="dxa"/>
            <w:vAlign w:val="bottom"/>
          </w:tcPr>
          <w:p w14:paraId="1CC62610" w14:textId="77777777" w:rsidR="00D335FD" w:rsidRPr="007335F3" w:rsidRDefault="001C072B" w:rsidP="00B86E8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</w:rPr>
              <w:t>86,1</w:t>
            </w:r>
          </w:p>
        </w:tc>
        <w:tc>
          <w:tcPr>
            <w:tcW w:w="946" w:type="dxa"/>
            <w:vAlign w:val="bottom"/>
          </w:tcPr>
          <w:p w14:paraId="78AEE7BC" w14:textId="77777777" w:rsidR="00D335FD" w:rsidRPr="007335F3" w:rsidRDefault="001C072B" w:rsidP="00B86E8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</w:rPr>
              <w:t>82,7</w:t>
            </w:r>
          </w:p>
        </w:tc>
        <w:tc>
          <w:tcPr>
            <w:tcW w:w="945" w:type="dxa"/>
            <w:vAlign w:val="bottom"/>
          </w:tcPr>
          <w:p w14:paraId="68FD12C7" w14:textId="77777777" w:rsidR="00D335FD" w:rsidRPr="007335F3" w:rsidRDefault="001C072B" w:rsidP="00B86E81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111,7</w:t>
            </w:r>
          </w:p>
        </w:tc>
        <w:tc>
          <w:tcPr>
            <w:tcW w:w="943" w:type="dxa"/>
            <w:vAlign w:val="bottom"/>
          </w:tcPr>
          <w:p w14:paraId="4FC64352" w14:textId="77777777" w:rsidR="00D335FD" w:rsidRPr="007335F3" w:rsidRDefault="001C072B" w:rsidP="00A72976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94,1</w:t>
            </w:r>
          </w:p>
        </w:tc>
        <w:tc>
          <w:tcPr>
            <w:tcW w:w="943" w:type="dxa"/>
            <w:vAlign w:val="bottom"/>
          </w:tcPr>
          <w:p w14:paraId="04117144" w14:textId="77777777" w:rsidR="00D335FD" w:rsidRPr="007335F3" w:rsidRDefault="001C072B" w:rsidP="00A72976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98,1</w:t>
            </w:r>
          </w:p>
        </w:tc>
        <w:tc>
          <w:tcPr>
            <w:tcW w:w="1026" w:type="dxa"/>
            <w:vAlign w:val="bottom"/>
          </w:tcPr>
          <w:p w14:paraId="2C32F454" w14:textId="77777777" w:rsidR="00D335FD" w:rsidRPr="007335F3" w:rsidRDefault="001C072B" w:rsidP="00A72976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106,5</w:t>
            </w:r>
          </w:p>
        </w:tc>
        <w:tc>
          <w:tcPr>
            <w:tcW w:w="942" w:type="dxa"/>
            <w:vAlign w:val="bottom"/>
          </w:tcPr>
          <w:p w14:paraId="39D3FDF4" w14:textId="77777777" w:rsidR="00D335FD" w:rsidRPr="007335F3" w:rsidRDefault="001C072B" w:rsidP="003E60CB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91,9</w:t>
            </w:r>
          </w:p>
        </w:tc>
        <w:tc>
          <w:tcPr>
            <w:tcW w:w="888" w:type="dxa"/>
            <w:vAlign w:val="bottom"/>
          </w:tcPr>
          <w:p w14:paraId="14C23F67" w14:textId="77777777" w:rsidR="00D335FD" w:rsidRPr="007335F3" w:rsidRDefault="001C072B" w:rsidP="0050470F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94,3</w:t>
            </w:r>
          </w:p>
        </w:tc>
        <w:tc>
          <w:tcPr>
            <w:tcW w:w="1147" w:type="dxa"/>
            <w:vAlign w:val="bottom"/>
          </w:tcPr>
          <w:p w14:paraId="7B070A03" w14:textId="77777777" w:rsidR="00D335FD" w:rsidRPr="007335F3" w:rsidRDefault="001C072B" w:rsidP="00FE4DD4">
            <w:pPr>
              <w:jc w:val="right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sz w:val="16"/>
                <w:szCs w:val="16"/>
                <w:lang w:val="kk-KZ"/>
              </w:rPr>
              <w:t>101,6</w:t>
            </w:r>
          </w:p>
        </w:tc>
        <w:tc>
          <w:tcPr>
            <w:tcW w:w="1843" w:type="dxa"/>
            <w:vAlign w:val="bottom"/>
          </w:tcPr>
          <w:p w14:paraId="58180CC0" w14:textId="77777777" w:rsidR="00D335FD" w:rsidRPr="007335F3" w:rsidRDefault="00D335FD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2020</w:t>
            </w:r>
          </w:p>
        </w:tc>
      </w:tr>
      <w:tr w:rsidR="0092630D" w:rsidRPr="007335F3" w14:paraId="4538D80E" w14:textId="77777777" w:rsidTr="001C072B">
        <w:trPr>
          <w:trHeight w:val="81"/>
        </w:trPr>
        <w:tc>
          <w:tcPr>
            <w:tcW w:w="1789" w:type="dxa"/>
            <w:tcBorders>
              <w:bottom w:val="single" w:sz="4" w:space="0" w:color="auto"/>
            </w:tcBorders>
            <w:vAlign w:val="bottom"/>
          </w:tcPr>
          <w:p w14:paraId="07125C19" w14:textId="77777777" w:rsidR="0092630D" w:rsidRPr="007335F3" w:rsidRDefault="0092630D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2021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6663F0D7" w14:textId="69F84BD2" w:rsidR="0092630D" w:rsidRPr="00D83CBF" w:rsidRDefault="00D83CBF" w:rsidP="00D83CBF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85,5</w:t>
            </w:r>
          </w:p>
        </w:tc>
        <w:tc>
          <w:tcPr>
            <w:tcW w:w="967" w:type="dxa"/>
            <w:gridSpan w:val="2"/>
            <w:tcBorders>
              <w:bottom w:val="single" w:sz="4" w:space="0" w:color="auto"/>
            </w:tcBorders>
            <w:vAlign w:val="bottom"/>
          </w:tcPr>
          <w:p w14:paraId="231B4611" w14:textId="372192C8" w:rsidR="0092630D" w:rsidRPr="00D83CBF" w:rsidRDefault="00D83CBF" w:rsidP="00D83CBF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112,4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685BCB79" w14:textId="49633A2E" w:rsidR="0092630D" w:rsidRPr="00D83CBF" w:rsidRDefault="00D83CBF" w:rsidP="00D83CBF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125,3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2499BDDF" w14:textId="48D402F9" w:rsidR="0092630D" w:rsidRPr="00D83CBF" w:rsidRDefault="00D83CBF" w:rsidP="00D83CBF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122,3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3915D07B" w14:textId="729DDFEE" w:rsidR="0092630D" w:rsidRPr="00D83CBF" w:rsidRDefault="00354C56" w:rsidP="00D7455B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11</w:t>
            </w:r>
            <w:r w:rsidR="003E5DC1"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</w:t>
            </w: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,</w:t>
            </w:r>
            <w:r w:rsidR="00D83CBF"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5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14EBC891" w14:textId="1DE70FB4" w:rsidR="0092630D" w:rsidRPr="007335F3" w:rsidRDefault="00040E58" w:rsidP="00D7455B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  <w:r w:rsidR="003E5DC1"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5</w:t>
            </w: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,</w:t>
            </w:r>
            <w:r w:rsid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6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347A19E6" w14:textId="1DE53617" w:rsidR="0092630D" w:rsidRPr="007335F3" w:rsidRDefault="003E5DC1" w:rsidP="00D7455B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  <w:r w:rsidR="00D7455B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4</w:t>
            </w: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,</w:t>
            </w:r>
            <w:r w:rsid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4B406160" w14:textId="269657A3" w:rsidR="0092630D" w:rsidRPr="00D83CBF" w:rsidRDefault="00D83CBF" w:rsidP="00D83CBF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97,1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7FE46B06" w14:textId="5D2C8077" w:rsidR="0092630D" w:rsidRPr="007335F3" w:rsidRDefault="003E5DC1" w:rsidP="00D7455B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  <w:r w:rsidR="00D7455B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</w:t>
            </w:r>
            <w:r w:rsidRPr="007335F3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,</w:t>
            </w:r>
            <w:r w:rsid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7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78EACC7F" w14:textId="5C103C1C" w:rsidR="0092630D" w:rsidRPr="00D83CBF" w:rsidRDefault="00D83CBF" w:rsidP="00D83CBF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100,4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2B42623" w14:textId="0342438C" w:rsidR="0092630D" w:rsidRPr="00D83CBF" w:rsidRDefault="007335F3" w:rsidP="00D7455B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123,</w:t>
            </w:r>
            <w:r w:rsidR="00D83CBF"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9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3427EC40" w14:textId="4CAB88BF" w:rsidR="0092630D" w:rsidRPr="00D83CBF" w:rsidRDefault="00D83CBF" w:rsidP="00D83CBF">
            <w:pPr>
              <w:jc w:val="right"/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</w:pPr>
            <w:r w:rsidRPr="00D83CBF">
              <w:rPr>
                <w:rFonts w:asciiTheme="minorHAnsi" w:hAnsiTheme="minorHAnsi"/>
                <w:color w:val="000000"/>
                <w:sz w:val="16"/>
                <w:szCs w:val="16"/>
                <w:lang w:val="kk-KZ"/>
              </w:rPr>
              <w:t>120,6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A9F1D6D" w14:textId="77777777" w:rsidR="0092630D" w:rsidRPr="007335F3" w:rsidRDefault="0092630D" w:rsidP="00300486">
            <w:pPr>
              <w:pStyle w:val="a7"/>
              <w:rPr>
                <w:rFonts w:asciiTheme="minorHAnsi" w:hAnsiTheme="minorHAnsi"/>
                <w:lang w:val="kk-KZ"/>
              </w:rPr>
            </w:pPr>
            <w:r w:rsidRPr="007335F3">
              <w:rPr>
                <w:rFonts w:asciiTheme="minorHAnsi" w:hAnsiTheme="minorHAnsi"/>
                <w:lang w:val="kk-KZ"/>
              </w:rPr>
              <w:t>2021</w:t>
            </w:r>
          </w:p>
        </w:tc>
      </w:tr>
    </w:tbl>
    <w:p w14:paraId="30C57BDC" w14:textId="5A1B78D6" w:rsidR="00A44F8C" w:rsidRDefault="00A44F8C" w:rsidP="009226FA">
      <w:pPr>
        <w:jc w:val="both"/>
        <w:rPr>
          <w:rFonts w:ascii="Calibri" w:hAnsi="Calibri"/>
          <w:i/>
          <w:sz w:val="16"/>
          <w:szCs w:val="16"/>
          <w:lang w:val="kk-KZ"/>
        </w:rPr>
      </w:pPr>
    </w:p>
    <w:p w14:paraId="6AF79D5B" w14:textId="385C9050" w:rsidR="006A6711" w:rsidRDefault="006A6711" w:rsidP="009226FA">
      <w:pPr>
        <w:jc w:val="both"/>
        <w:rPr>
          <w:rFonts w:ascii="Calibri" w:hAnsi="Calibri"/>
          <w:i/>
          <w:sz w:val="16"/>
          <w:szCs w:val="16"/>
          <w:lang w:val="kk-KZ"/>
        </w:rPr>
      </w:pPr>
    </w:p>
    <w:p w14:paraId="52192866" w14:textId="2A2FBB01" w:rsidR="006A6711" w:rsidRDefault="006A6711" w:rsidP="009226FA">
      <w:pPr>
        <w:jc w:val="both"/>
        <w:rPr>
          <w:rFonts w:ascii="Calibri" w:hAnsi="Calibri"/>
          <w:i/>
          <w:sz w:val="16"/>
          <w:szCs w:val="16"/>
          <w:lang w:val="kk-KZ"/>
        </w:rPr>
      </w:pPr>
    </w:p>
    <w:p w14:paraId="007F8216" w14:textId="77777777" w:rsidR="006A6711" w:rsidRPr="006A6711" w:rsidRDefault="006A6711" w:rsidP="006A6711">
      <w:pPr>
        <w:rPr>
          <w:i/>
          <w:iCs/>
          <w:color w:val="000000"/>
          <w:sz w:val="18"/>
          <w:szCs w:val="18"/>
        </w:rPr>
      </w:pPr>
      <w:r w:rsidRPr="006A6711">
        <w:rPr>
          <w:i/>
          <w:iCs/>
          <w:color w:val="000000"/>
          <w:sz w:val="18"/>
          <w:szCs w:val="18"/>
        </w:rPr>
        <w:t>В отдельных случаях незначительные расхождения между итогом и суммой слагаемых объясняются округлением данных.</w:t>
      </w:r>
    </w:p>
    <w:p w14:paraId="36AE40A9" w14:textId="77777777" w:rsidR="006A6711" w:rsidRPr="006A6711" w:rsidRDefault="006A6711" w:rsidP="006A6711">
      <w:pPr>
        <w:rPr>
          <w:i/>
          <w:iCs/>
          <w:sz w:val="18"/>
          <w:szCs w:val="18"/>
        </w:rPr>
      </w:pPr>
      <w:proofErr w:type="spellStart"/>
      <w:r w:rsidRPr="006A6711">
        <w:rPr>
          <w:i/>
          <w:iCs/>
          <w:sz w:val="18"/>
          <w:szCs w:val="18"/>
        </w:rPr>
        <w:t>Жекелеген</w:t>
      </w:r>
      <w:proofErr w:type="spellEnd"/>
      <w:r w:rsidRPr="006A6711">
        <w:rPr>
          <w:i/>
          <w:iCs/>
          <w:sz w:val="18"/>
          <w:szCs w:val="18"/>
        </w:rPr>
        <w:t xml:space="preserve"> </w:t>
      </w:r>
      <w:proofErr w:type="spellStart"/>
      <w:r w:rsidRPr="006A6711">
        <w:rPr>
          <w:i/>
          <w:iCs/>
          <w:sz w:val="18"/>
          <w:szCs w:val="18"/>
        </w:rPr>
        <w:t>жағдайларда</w:t>
      </w:r>
      <w:proofErr w:type="spellEnd"/>
      <w:r w:rsidRPr="006A6711">
        <w:rPr>
          <w:i/>
          <w:iCs/>
          <w:sz w:val="18"/>
          <w:szCs w:val="18"/>
        </w:rPr>
        <w:t xml:space="preserve"> </w:t>
      </w:r>
      <w:proofErr w:type="spellStart"/>
      <w:r w:rsidRPr="006A6711">
        <w:rPr>
          <w:i/>
          <w:iCs/>
          <w:sz w:val="18"/>
          <w:szCs w:val="18"/>
        </w:rPr>
        <w:t>қорытынды</w:t>
      </w:r>
      <w:proofErr w:type="spellEnd"/>
      <w:r w:rsidRPr="006A6711">
        <w:rPr>
          <w:i/>
          <w:iCs/>
          <w:sz w:val="18"/>
          <w:szCs w:val="18"/>
        </w:rPr>
        <w:t xml:space="preserve"> мен </w:t>
      </w:r>
      <w:proofErr w:type="spellStart"/>
      <w:r w:rsidRPr="006A6711">
        <w:rPr>
          <w:i/>
          <w:iCs/>
          <w:sz w:val="18"/>
          <w:szCs w:val="18"/>
        </w:rPr>
        <w:t>қосылғыштар</w:t>
      </w:r>
      <w:proofErr w:type="spellEnd"/>
      <w:r w:rsidRPr="006A6711">
        <w:rPr>
          <w:i/>
          <w:iCs/>
          <w:sz w:val="18"/>
          <w:szCs w:val="18"/>
        </w:rPr>
        <w:t xml:space="preserve"> </w:t>
      </w:r>
      <w:proofErr w:type="spellStart"/>
      <w:r w:rsidRPr="006A6711">
        <w:rPr>
          <w:i/>
          <w:iCs/>
          <w:sz w:val="18"/>
          <w:szCs w:val="18"/>
        </w:rPr>
        <w:t>сомасы</w:t>
      </w:r>
      <w:proofErr w:type="spellEnd"/>
      <w:r w:rsidRPr="006A6711">
        <w:rPr>
          <w:i/>
          <w:iCs/>
          <w:sz w:val="18"/>
          <w:szCs w:val="18"/>
        </w:rPr>
        <w:t xml:space="preserve"> </w:t>
      </w:r>
      <w:proofErr w:type="spellStart"/>
      <w:r w:rsidRPr="006A6711">
        <w:rPr>
          <w:i/>
          <w:iCs/>
          <w:sz w:val="18"/>
          <w:szCs w:val="18"/>
        </w:rPr>
        <w:t>арасындағы</w:t>
      </w:r>
      <w:proofErr w:type="spellEnd"/>
      <w:r w:rsidRPr="006A6711">
        <w:rPr>
          <w:i/>
          <w:iCs/>
          <w:sz w:val="18"/>
          <w:szCs w:val="18"/>
        </w:rPr>
        <w:t xml:space="preserve"> </w:t>
      </w:r>
      <w:proofErr w:type="spellStart"/>
      <w:r w:rsidRPr="006A6711">
        <w:rPr>
          <w:i/>
          <w:iCs/>
          <w:sz w:val="18"/>
          <w:szCs w:val="18"/>
        </w:rPr>
        <w:t>шамалы</w:t>
      </w:r>
      <w:proofErr w:type="spellEnd"/>
      <w:r w:rsidRPr="006A6711">
        <w:rPr>
          <w:i/>
          <w:iCs/>
          <w:sz w:val="18"/>
          <w:szCs w:val="18"/>
        </w:rPr>
        <w:t xml:space="preserve"> </w:t>
      </w:r>
      <w:proofErr w:type="spellStart"/>
      <w:r w:rsidRPr="006A6711">
        <w:rPr>
          <w:i/>
          <w:iCs/>
          <w:sz w:val="18"/>
          <w:szCs w:val="18"/>
        </w:rPr>
        <w:t>айырмашылықтар</w:t>
      </w:r>
      <w:proofErr w:type="spellEnd"/>
      <w:r w:rsidRPr="006A6711">
        <w:rPr>
          <w:i/>
          <w:iCs/>
          <w:sz w:val="18"/>
          <w:szCs w:val="18"/>
        </w:rPr>
        <w:t xml:space="preserve"> </w:t>
      </w:r>
      <w:proofErr w:type="spellStart"/>
      <w:r w:rsidRPr="006A6711">
        <w:rPr>
          <w:i/>
          <w:iCs/>
          <w:sz w:val="18"/>
          <w:szCs w:val="18"/>
        </w:rPr>
        <w:t>деректерді</w:t>
      </w:r>
      <w:proofErr w:type="spellEnd"/>
      <w:r w:rsidRPr="006A6711">
        <w:rPr>
          <w:i/>
          <w:iCs/>
          <w:sz w:val="18"/>
          <w:szCs w:val="18"/>
        </w:rPr>
        <w:t xml:space="preserve"> </w:t>
      </w:r>
      <w:proofErr w:type="spellStart"/>
      <w:r w:rsidRPr="006A6711">
        <w:rPr>
          <w:i/>
          <w:iCs/>
          <w:sz w:val="18"/>
          <w:szCs w:val="18"/>
        </w:rPr>
        <w:t>дөңгелектеумен</w:t>
      </w:r>
      <w:proofErr w:type="spellEnd"/>
      <w:r w:rsidRPr="006A6711">
        <w:rPr>
          <w:i/>
          <w:iCs/>
          <w:sz w:val="18"/>
          <w:szCs w:val="18"/>
        </w:rPr>
        <w:t xml:space="preserve"> </w:t>
      </w:r>
      <w:proofErr w:type="spellStart"/>
      <w:r w:rsidRPr="006A6711">
        <w:rPr>
          <w:i/>
          <w:iCs/>
          <w:sz w:val="18"/>
          <w:szCs w:val="18"/>
        </w:rPr>
        <w:t>түсіндіріледі</w:t>
      </w:r>
      <w:proofErr w:type="spellEnd"/>
      <w:r w:rsidRPr="006A6711">
        <w:rPr>
          <w:i/>
          <w:iCs/>
          <w:sz w:val="18"/>
          <w:szCs w:val="18"/>
        </w:rPr>
        <w:t>.</w:t>
      </w:r>
    </w:p>
    <w:p w14:paraId="0425E910" w14:textId="77777777" w:rsidR="006A6711" w:rsidRPr="006A6711" w:rsidRDefault="006A6711" w:rsidP="009226FA">
      <w:pPr>
        <w:jc w:val="both"/>
        <w:rPr>
          <w:rFonts w:ascii="Calibri" w:hAnsi="Calibri"/>
          <w:i/>
          <w:sz w:val="16"/>
          <w:szCs w:val="16"/>
        </w:rPr>
      </w:pPr>
    </w:p>
    <w:sectPr w:rsidR="006A6711" w:rsidRPr="006A6711" w:rsidSect="003122C7">
      <w:footerReference w:type="even" r:id="rId8"/>
      <w:footerReference w:type="default" r:id="rId9"/>
      <w:pgSz w:w="16840" w:h="11907" w:orient="landscape" w:code="9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463F0" w14:textId="77777777" w:rsidR="001B5E86" w:rsidRDefault="001B5E86">
      <w:r>
        <w:separator/>
      </w:r>
    </w:p>
  </w:endnote>
  <w:endnote w:type="continuationSeparator" w:id="0">
    <w:p w14:paraId="62AAA523" w14:textId="77777777" w:rsidR="001B5E86" w:rsidRDefault="001B5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9C5EA" w14:textId="77777777" w:rsidR="00D54166" w:rsidRDefault="00DE1BC7">
    <w:pPr>
      <w:pStyle w:val="af0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D54166"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452A904D" w14:textId="77777777" w:rsidR="00D54166" w:rsidRDefault="00D54166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CEB67" w14:textId="77777777" w:rsidR="00D54166" w:rsidRDefault="00D54166">
    <w:pPr>
      <w:pStyle w:val="af0"/>
    </w:pPr>
  </w:p>
  <w:p w14:paraId="24FFB632" w14:textId="77777777" w:rsidR="00D54166" w:rsidRDefault="00D54166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2DC85" w14:textId="77777777" w:rsidR="001B5E86" w:rsidRDefault="001B5E86">
      <w:r>
        <w:separator/>
      </w:r>
    </w:p>
  </w:footnote>
  <w:footnote w:type="continuationSeparator" w:id="0">
    <w:p w14:paraId="2E82E6AF" w14:textId="77777777" w:rsidR="001B5E86" w:rsidRDefault="001B5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06D5"/>
    <w:multiLevelType w:val="hybridMultilevel"/>
    <w:tmpl w:val="1A76A29E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02925"/>
    <w:multiLevelType w:val="hybridMultilevel"/>
    <w:tmpl w:val="AA503C5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A30C6"/>
    <w:multiLevelType w:val="hybridMultilevel"/>
    <w:tmpl w:val="02E68C8E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30BC7"/>
    <w:multiLevelType w:val="hybridMultilevel"/>
    <w:tmpl w:val="B33A371E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5FD9"/>
    <w:rsid w:val="0000059F"/>
    <w:rsid w:val="00002E6A"/>
    <w:rsid w:val="000030FA"/>
    <w:rsid w:val="00003961"/>
    <w:rsid w:val="000044AF"/>
    <w:rsid w:val="00005EAD"/>
    <w:rsid w:val="000067CB"/>
    <w:rsid w:val="0000690C"/>
    <w:rsid w:val="00010F97"/>
    <w:rsid w:val="00015F04"/>
    <w:rsid w:val="000162F1"/>
    <w:rsid w:val="00020C0D"/>
    <w:rsid w:val="00021599"/>
    <w:rsid w:val="00022776"/>
    <w:rsid w:val="00022D87"/>
    <w:rsid w:val="00026E47"/>
    <w:rsid w:val="00032320"/>
    <w:rsid w:val="0003241C"/>
    <w:rsid w:val="00035C49"/>
    <w:rsid w:val="000378EB"/>
    <w:rsid w:val="00040E58"/>
    <w:rsid w:val="00045783"/>
    <w:rsid w:val="00047A49"/>
    <w:rsid w:val="000513CB"/>
    <w:rsid w:val="000560DC"/>
    <w:rsid w:val="00056289"/>
    <w:rsid w:val="000608C8"/>
    <w:rsid w:val="0006177C"/>
    <w:rsid w:val="0006374F"/>
    <w:rsid w:val="00064312"/>
    <w:rsid w:val="000701A3"/>
    <w:rsid w:val="0007369A"/>
    <w:rsid w:val="000745BB"/>
    <w:rsid w:val="0007765F"/>
    <w:rsid w:val="00081A05"/>
    <w:rsid w:val="000823AB"/>
    <w:rsid w:val="00083436"/>
    <w:rsid w:val="00094F4D"/>
    <w:rsid w:val="000A36F2"/>
    <w:rsid w:val="000A58C4"/>
    <w:rsid w:val="000A66EC"/>
    <w:rsid w:val="000B1835"/>
    <w:rsid w:val="000B2251"/>
    <w:rsid w:val="000B2673"/>
    <w:rsid w:val="000B6CD2"/>
    <w:rsid w:val="000B751B"/>
    <w:rsid w:val="000C22E0"/>
    <w:rsid w:val="000C3FEF"/>
    <w:rsid w:val="000C48C6"/>
    <w:rsid w:val="000C6568"/>
    <w:rsid w:val="000C7FD3"/>
    <w:rsid w:val="000D1F4F"/>
    <w:rsid w:val="000D6705"/>
    <w:rsid w:val="000D6A82"/>
    <w:rsid w:val="000E7587"/>
    <w:rsid w:val="000F1638"/>
    <w:rsid w:val="000F5507"/>
    <w:rsid w:val="000F7319"/>
    <w:rsid w:val="00102744"/>
    <w:rsid w:val="001062B1"/>
    <w:rsid w:val="00106440"/>
    <w:rsid w:val="001071E7"/>
    <w:rsid w:val="00107D1E"/>
    <w:rsid w:val="00116181"/>
    <w:rsid w:val="0011742A"/>
    <w:rsid w:val="00117AF7"/>
    <w:rsid w:val="00123B74"/>
    <w:rsid w:val="00123FD9"/>
    <w:rsid w:val="001328FA"/>
    <w:rsid w:val="001345C6"/>
    <w:rsid w:val="001366FC"/>
    <w:rsid w:val="00142AC8"/>
    <w:rsid w:val="00147D09"/>
    <w:rsid w:val="00151965"/>
    <w:rsid w:val="001524FD"/>
    <w:rsid w:val="00154CC6"/>
    <w:rsid w:val="00155B95"/>
    <w:rsid w:val="00156457"/>
    <w:rsid w:val="00161874"/>
    <w:rsid w:val="00161D79"/>
    <w:rsid w:val="00171FA5"/>
    <w:rsid w:val="00172C77"/>
    <w:rsid w:val="00173380"/>
    <w:rsid w:val="00184043"/>
    <w:rsid w:val="00187656"/>
    <w:rsid w:val="0018794B"/>
    <w:rsid w:val="00195691"/>
    <w:rsid w:val="00197F75"/>
    <w:rsid w:val="001A08FA"/>
    <w:rsid w:val="001A10A6"/>
    <w:rsid w:val="001A1C9C"/>
    <w:rsid w:val="001A2245"/>
    <w:rsid w:val="001A24F1"/>
    <w:rsid w:val="001B0745"/>
    <w:rsid w:val="001B4150"/>
    <w:rsid w:val="001B5E86"/>
    <w:rsid w:val="001B686B"/>
    <w:rsid w:val="001C072B"/>
    <w:rsid w:val="001C0D36"/>
    <w:rsid w:val="001C3CDF"/>
    <w:rsid w:val="001D0DBD"/>
    <w:rsid w:val="001D2E09"/>
    <w:rsid w:val="001D67E6"/>
    <w:rsid w:val="001E1AB6"/>
    <w:rsid w:val="001E280F"/>
    <w:rsid w:val="001F0839"/>
    <w:rsid w:val="001F1CE4"/>
    <w:rsid w:val="001F4194"/>
    <w:rsid w:val="001F60F1"/>
    <w:rsid w:val="001F6195"/>
    <w:rsid w:val="00202179"/>
    <w:rsid w:val="00203A0B"/>
    <w:rsid w:val="002042F7"/>
    <w:rsid w:val="00204806"/>
    <w:rsid w:val="00207287"/>
    <w:rsid w:val="00207AFB"/>
    <w:rsid w:val="002109C3"/>
    <w:rsid w:val="00210C28"/>
    <w:rsid w:val="00227F4B"/>
    <w:rsid w:val="00230A35"/>
    <w:rsid w:val="00231F5C"/>
    <w:rsid w:val="002323C4"/>
    <w:rsid w:val="00233016"/>
    <w:rsid w:val="00233F09"/>
    <w:rsid w:val="0023443A"/>
    <w:rsid w:val="00234A77"/>
    <w:rsid w:val="0023720C"/>
    <w:rsid w:val="002409BA"/>
    <w:rsid w:val="0024272B"/>
    <w:rsid w:val="0024378A"/>
    <w:rsid w:val="00243EC8"/>
    <w:rsid w:val="002527E2"/>
    <w:rsid w:val="00252F66"/>
    <w:rsid w:val="0025362A"/>
    <w:rsid w:val="0026004A"/>
    <w:rsid w:val="002600F6"/>
    <w:rsid w:val="00261F80"/>
    <w:rsid w:val="002620CD"/>
    <w:rsid w:val="002646ED"/>
    <w:rsid w:val="002647B3"/>
    <w:rsid w:val="00264C42"/>
    <w:rsid w:val="00265A94"/>
    <w:rsid w:val="00271F9B"/>
    <w:rsid w:val="0027279F"/>
    <w:rsid w:val="002732E4"/>
    <w:rsid w:val="0027524A"/>
    <w:rsid w:val="00284145"/>
    <w:rsid w:val="00287A35"/>
    <w:rsid w:val="002911E0"/>
    <w:rsid w:val="002924A2"/>
    <w:rsid w:val="002A354C"/>
    <w:rsid w:val="002A5468"/>
    <w:rsid w:val="002B1A3B"/>
    <w:rsid w:val="002B4CE6"/>
    <w:rsid w:val="002B571D"/>
    <w:rsid w:val="002B6AB9"/>
    <w:rsid w:val="002B757E"/>
    <w:rsid w:val="002C0D4B"/>
    <w:rsid w:val="002C210F"/>
    <w:rsid w:val="002C488D"/>
    <w:rsid w:val="002C4B89"/>
    <w:rsid w:val="002C5AB1"/>
    <w:rsid w:val="002C7447"/>
    <w:rsid w:val="002D43E7"/>
    <w:rsid w:val="002D589B"/>
    <w:rsid w:val="002D6B5A"/>
    <w:rsid w:val="002E2B58"/>
    <w:rsid w:val="002E3B17"/>
    <w:rsid w:val="002E5604"/>
    <w:rsid w:val="002E62BB"/>
    <w:rsid w:val="002F0D4D"/>
    <w:rsid w:val="002F0EC9"/>
    <w:rsid w:val="002F1138"/>
    <w:rsid w:val="002F5172"/>
    <w:rsid w:val="002F65F3"/>
    <w:rsid w:val="002F6975"/>
    <w:rsid w:val="00300486"/>
    <w:rsid w:val="00300694"/>
    <w:rsid w:val="00304D7F"/>
    <w:rsid w:val="00306D3D"/>
    <w:rsid w:val="003122C7"/>
    <w:rsid w:val="00313C37"/>
    <w:rsid w:val="00314822"/>
    <w:rsid w:val="0031497E"/>
    <w:rsid w:val="00314EEC"/>
    <w:rsid w:val="00314F56"/>
    <w:rsid w:val="00322FA6"/>
    <w:rsid w:val="00323165"/>
    <w:rsid w:val="003231C9"/>
    <w:rsid w:val="00325C79"/>
    <w:rsid w:val="003340DC"/>
    <w:rsid w:val="00335740"/>
    <w:rsid w:val="003370CB"/>
    <w:rsid w:val="00337119"/>
    <w:rsid w:val="00344B1B"/>
    <w:rsid w:val="00344C29"/>
    <w:rsid w:val="0034659D"/>
    <w:rsid w:val="00352D55"/>
    <w:rsid w:val="003539BD"/>
    <w:rsid w:val="00354C56"/>
    <w:rsid w:val="003563D4"/>
    <w:rsid w:val="00371C80"/>
    <w:rsid w:val="00374740"/>
    <w:rsid w:val="003757C6"/>
    <w:rsid w:val="003773CA"/>
    <w:rsid w:val="003809D6"/>
    <w:rsid w:val="00383FDD"/>
    <w:rsid w:val="00390C0B"/>
    <w:rsid w:val="00393A95"/>
    <w:rsid w:val="003956FF"/>
    <w:rsid w:val="003A1015"/>
    <w:rsid w:val="003A469D"/>
    <w:rsid w:val="003A590F"/>
    <w:rsid w:val="003B4D5A"/>
    <w:rsid w:val="003B5459"/>
    <w:rsid w:val="003C72A2"/>
    <w:rsid w:val="003C7CAE"/>
    <w:rsid w:val="003D0990"/>
    <w:rsid w:val="003D497B"/>
    <w:rsid w:val="003D75A9"/>
    <w:rsid w:val="003E1A8E"/>
    <w:rsid w:val="003E5DC1"/>
    <w:rsid w:val="003E60CB"/>
    <w:rsid w:val="003F0F66"/>
    <w:rsid w:val="003F1870"/>
    <w:rsid w:val="003F2605"/>
    <w:rsid w:val="003F6BBA"/>
    <w:rsid w:val="003F7DB0"/>
    <w:rsid w:val="00400163"/>
    <w:rsid w:val="004019AE"/>
    <w:rsid w:val="00402DAC"/>
    <w:rsid w:val="0040499D"/>
    <w:rsid w:val="00405647"/>
    <w:rsid w:val="00416289"/>
    <w:rsid w:val="00416768"/>
    <w:rsid w:val="00417909"/>
    <w:rsid w:val="0043140F"/>
    <w:rsid w:val="004326FD"/>
    <w:rsid w:val="004339BA"/>
    <w:rsid w:val="004424AB"/>
    <w:rsid w:val="00450537"/>
    <w:rsid w:val="00450743"/>
    <w:rsid w:val="00450B2C"/>
    <w:rsid w:val="004528D8"/>
    <w:rsid w:val="00454204"/>
    <w:rsid w:val="00463E56"/>
    <w:rsid w:val="00464B43"/>
    <w:rsid w:val="004719CF"/>
    <w:rsid w:val="00471A02"/>
    <w:rsid w:val="004727B2"/>
    <w:rsid w:val="00480E37"/>
    <w:rsid w:val="0048233C"/>
    <w:rsid w:val="00491AAE"/>
    <w:rsid w:val="0049257B"/>
    <w:rsid w:val="00494DD8"/>
    <w:rsid w:val="004A2074"/>
    <w:rsid w:val="004A2F3E"/>
    <w:rsid w:val="004A2F89"/>
    <w:rsid w:val="004A4986"/>
    <w:rsid w:val="004A5FB0"/>
    <w:rsid w:val="004A7053"/>
    <w:rsid w:val="004B0DA6"/>
    <w:rsid w:val="004B29AE"/>
    <w:rsid w:val="004B2A9F"/>
    <w:rsid w:val="004B7703"/>
    <w:rsid w:val="004B7AA9"/>
    <w:rsid w:val="004C42BC"/>
    <w:rsid w:val="004C443A"/>
    <w:rsid w:val="004C5EE6"/>
    <w:rsid w:val="004D1A4D"/>
    <w:rsid w:val="004D3618"/>
    <w:rsid w:val="004D4B86"/>
    <w:rsid w:val="004E45A0"/>
    <w:rsid w:val="004E6301"/>
    <w:rsid w:val="004F34C7"/>
    <w:rsid w:val="004F7279"/>
    <w:rsid w:val="00501FBD"/>
    <w:rsid w:val="0050470F"/>
    <w:rsid w:val="00504C23"/>
    <w:rsid w:val="005055A3"/>
    <w:rsid w:val="005070D8"/>
    <w:rsid w:val="00507462"/>
    <w:rsid w:val="00510CDA"/>
    <w:rsid w:val="00511A0F"/>
    <w:rsid w:val="00514B6A"/>
    <w:rsid w:val="00515363"/>
    <w:rsid w:val="00516789"/>
    <w:rsid w:val="0051683E"/>
    <w:rsid w:val="005233E5"/>
    <w:rsid w:val="00526E00"/>
    <w:rsid w:val="00527B86"/>
    <w:rsid w:val="005343D5"/>
    <w:rsid w:val="00534797"/>
    <w:rsid w:val="005356A0"/>
    <w:rsid w:val="00536C9F"/>
    <w:rsid w:val="0053723A"/>
    <w:rsid w:val="005449A8"/>
    <w:rsid w:val="005453AC"/>
    <w:rsid w:val="00556599"/>
    <w:rsid w:val="00556C46"/>
    <w:rsid w:val="00557303"/>
    <w:rsid w:val="00561C8C"/>
    <w:rsid w:val="00564699"/>
    <w:rsid w:val="00576595"/>
    <w:rsid w:val="00580367"/>
    <w:rsid w:val="00582982"/>
    <w:rsid w:val="00585D69"/>
    <w:rsid w:val="005911DE"/>
    <w:rsid w:val="00594B21"/>
    <w:rsid w:val="00594D6A"/>
    <w:rsid w:val="00597D5A"/>
    <w:rsid w:val="005A164F"/>
    <w:rsid w:val="005A531A"/>
    <w:rsid w:val="005B167F"/>
    <w:rsid w:val="005B18C4"/>
    <w:rsid w:val="005B4D5E"/>
    <w:rsid w:val="005B58E2"/>
    <w:rsid w:val="005B683E"/>
    <w:rsid w:val="005C0953"/>
    <w:rsid w:val="005D1A8F"/>
    <w:rsid w:val="005D58F9"/>
    <w:rsid w:val="005E0F22"/>
    <w:rsid w:val="005E3DD2"/>
    <w:rsid w:val="005E5591"/>
    <w:rsid w:val="005F33DB"/>
    <w:rsid w:val="005F5C41"/>
    <w:rsid w:val="005F5F43"/>
    <w:rsid w:val="005F71DD"/>
    <w:rsid w:val="00604447"/>
    <w:rsid w:val="00605806"/>
    <w:rsid w:val="006064E1"/>
    <w:rsid w:val="00610157"/>
    <w:rsid w:val="00610C40"/>
    <w:rsid w:val="00611455"/>
    <w:rsid w:val="00612545"/>
    <w:rsid w:val="006138D3"/>
    <w:rsid w:val="006150C1"/>
    <w:rsid w:val="0061613E"/>
    <w:rsid w:val="00626C97"/>
    <w:rsid w:val="006271F8"/>
    <w:rsid w:val="00631936"/>
    <w:rsid w:val="00636C6D"/>
    <w:rsid w:val="0064223B"/>
    <w:rsid w:val="0065179A"/>
    <w:rsid w:val="0065300E"/>
    <w:rsid w:val="006532D8"/>
    <w:rsid w:val="00654A6E"/>
    <w:rsid w:val="006556C2"/>
    <w:rsid w:val="00657B33"/>
    <w:rsid w:val="006600AB"/>
    <w:rsid w:val="00661D09"/>
    <w:rsid w:val="00662095"/>
    <w:rsid w:val="00663F8D"/>
    <w:rsid w:val="006674E8"/>
    <w:rsid w:val="0066780D"/>
    <w:rsid w:val="006719EB"/>
    <w:rsid w:val="00682F05"/>
    <w:rsid w:val="006849CF"/>
    <w:rsid w:val="006850FB"/>
    <w:rsid w:val="006929FC"/>
    <w:rsid w:val="00694B22"/>
    <w:rsid w:val="006A2747"/>
    <w:rsid w:val="006A551D"/>
    <w:rsid w:val="006A5744"/>
    <w:rsid w:val="006A6711"/>
    <w:rsid w:val="006A6934"/>
    <w:rsid w:val="006B2DB6"/>
    <w:rsid w:val="006B36E7"/>
    <w:rsid w:val="006B397A"/>
    <w:rsid w:val="006B60B2"/>
    <w:rsid w:val="006B6BDB"/>
    <w:rsid w:val="006C69D4"/>
    <w:rsid w:val="006D03FB"/>
    <w:rsid w:val="006D47D6"/>
    <w:rsid w:val="006D5138"/>
    <w:rsid w:val="006D661C"/>
    <w:rsid w:val="006D7BAD"/>
    <w:rsid w:val="006E068D"/>
    <w:rsid w:val="006E0714"/>
    <w:rsid w:val="006E22AA"/>
    <w:rsid w:val="006E44D2"/>
    <w:rsid w:val="006E4A45"/>
    <w:rsid w:val="006E4D56"/>
    <w:rsid w:val="006E73FD"/>
    <w:rsid w:val="006F2981"/>
    <w:rsid w:val="006F5779"/>
    <w:rsid w:val="0070426A"/>
    <w:rsid w:val="00705961"/>
    <w:rsid w:val="0070622B"/>
    <w:rsid w:val="00706DF8"/>
    <w:rsid w:val="00707DF4"/>
    <w:rsid w:val="00715A29"/>
    <w:rsid w:val="00720020"/>
    <w:rsid w:val="0072263F"/>
    <w:rsid w:val="007259BE"/>
    <w:rsid w:val="007269D8"/>
    <w:rsid w:val="00730C60"/>
    <w:rsid w:val="00730D54"/>
    <w:rsid w:val="00731C9E"/>
    <w:rsid w:val="007335F3"/>
    <w:rsid w:val="007366BC"/>
    <w:rsid w:val="00736892"/>
    <w:rsid w:val="00737F99"/>
    <w:rsid w:val="00742E7C"/>
    <w:rsid w:val="00743725"/>
    <w:rsid w:val="00743D7A"/>
    <w:rsid w:val="00745B55"/>
    <w:rsid w:val="00745C96"/>
    <w:rsid w:val="0074779B"/>
    <w:rsid w:val="00752C69"/>
    <w:rsid w:val="00753825"/>
    <w:rsid w:val="00755315"/>
    <w:rsid w:val="00761946"/>
    <w:rsid w:val="0076324C"/>
    <w:rsid w:val="00765DA2"/>
    <w:rsid w:val="00771E43"/>
    <w:rsid w:val="00772DBF"/>
    <w:rsid w:val="007735C1"/>
    <w:rsid w:val="00775956"/>
    <w:rsid w:val="00777AA7"/>
    <w:rsid w:val="00783065"/>
    <w:rsid w:val="00783E3F"/>
    <w:rsid w:val="00786B47"/>
    <w:rsid w:val="00786DF9"/>
    <w:rsid w:val="007A02EE"/>
    <w:rsid w:val="007B448B"/>
    <w:rsid w:val="007C416A"/>
    <w:rsid w:val="007D017E"/>
    <w:rsid w:val="007D46D6"/>
    <w:rsid w:val="007D6A9C"/>
    <w:rsid w:val="007E0B82"/>
    <w:rsid w:val="007E645B"/>
    <w:rsid w:val="007F2805"/>
    <w:rsid w:val="007F6CF3"/>
    <w:rsid w:val="00800EDA"/>
    <w:rsid w:val="0080244F"/>
    <w:rsid w:val="0080460D"/>
    <w:rsid w:val="008060F9"/>
    <w:rsid w:val="008114C4"/>
    <w:rsid w:val="00812882"/>
    <w:rsid w:val="00812B92"/>
    <w:rsid w:val="00815897"/>
    <w:rsid w:val="00816C64"/>
    <w:rsid w:val="00817198"/>
    <w:rsid w:val="00822527"/>
    <w:rsid w:val="0082585C"/>
    <w:rsid w:val="00827B2A"/>
    <w:rsid w:val="008313C6"/>
    <w:rsid w:val="00835FD9"/>
    <w:rsid w:val="008370B3"/>
    <w:rsid w:val="00843A9F"/>
    <w:rsid w:val="008466FD"/>
    <w:rsid w:val="00846ACF"/>
    <w:rsid w:val="00847366"/>
    <w:rsid w:val="0084782E"/>
    <w:rsid w:val="008533DE"/>
    <w:rsid w:val="0086136B"/>
    <w:rsid w:val="00861B7A"/>
    <w:rsid w:val="00865677"/>
    <w:rsid w:val="00872713"/>
    <w:rsid w:val="00874BDA"/>
    <w:rsid w:val="008778DB"/>
    <w:rsid w:val="00883158"/>
    <w:rsid w:val="00883DB3"/>
    <w:rsid w:val="00894EEF"/>
    <w:rsid w:val="00894F9C"/>
    <w:rsid w:val="00895058"/>
    <w:rsid w:val="008A0F66"/>
    <w:rsid w:val="008A23A6"/>
    <w:rsid w:val="008A25F4"/>
    <w:rsid w:val="008A3D95"/>
    <w:rsid w:val="008A54AD"/>
    <w:rsid w:val="008A62BB"/>
    <w:rsid w:val="008B71B2"/>
    <w:rsid w:val="008C1AE1"/>
    <w:rsid w:val="008C6ACF"/>
    <w:rsid w:val="008D050C"/>
    <w:rsid w:val="008D2741"/>
    <w:rsid w:val="008D7543"/>
    <w:rsid w:val="008E04D2"/>
    <w:rsid w:val="008E16E3"/>
    <w:rsid w:val="008E171A"/>
    <w:rsid w:val="008E215F"/>
    <w:rsid w:val="008E258C"/>
    <w:rsid w:val="008E2973"/>
    <w:rsid w:val="008E29CA"/>
    <w:rsid w:val="008E4F7D"/>
    <w:rsid w:val="008E5038"/>
    <w:rsid w:val="008E7A3E"/>
    <w:rsid w:val="008F2A17"/>
    <w:rsid w:val="008F2E83"/>
    <w:rsid w:val="008F399B"/>
    <w:rsid w:val="0090220B"/>
    <w:rsid w:val="00912455"/>
    <w:rsid w:val="00915509"/>
    <w:rsid w:val="0091712C"/>
    <w:rsid w:val="00917D39"/>
    <w:rsid w:val="009213AD"/>
    <w:rsid w:val="009226FA"/>
    <w:rsid w:val="00923D05"/>
    <w:rsid w:val="0092630D"/>
    <w:rsid w:val="009266E0"/>
    <w:rsid w:val="009360D6"/>
    <w:rsid w:val="00941764"/>
    <w:rsid w:val="00941DDC"/>
    <w:rsid w:val="00950406"/>
    <w:rsid w:val="00951564"/>
    <w:rsid w:val="00951E69"/>
    <w:rsid w:val="00953426"/>
    <w:rsid w:val="00953D76"/>
    <w:rsid w:val="00957996"/>
    <w:rsid w:val="009650F8"/>
    <w:rsid w:val="009656CD"/>
    <w:rsid w:val="009660CC"/>
    <w:rsid w:val="00966887"/>
    <w:rsid w:val="009720E5"/>
    <w:rsid w:val="00972FC0"/>
    <w:rsid w:val="00982696"/>
    <w:rsid w:val="0098426E"/>
    <w:rsid w:val="00984B66"/>
    <w:rsid w:val="009850C2"/>
    <w:rsid w:val="00985AAA"/>
    <w:rsid w:val="0099510F"/>
    <w:rsid w:val="00995D81"/>
    <w:rsid w:val="009978BC"/>
    <w:rsid w:val="009A0B6F"/>
    <w:rsid w:val="009A35EE"/>
    <w:rsid w:val="009A4651"/>
    <w:rsid w:val="009A7EAB"/>
    <w:rsid w:val="009B20B4"/>
    <w:rsid w:val="009B2718"/>
    <w:rsid w:val="009C64D9"/>
    <w:rsid w:val="009C7D23"/>
    <w:rsid w:val="009D3614"/>
    <w:rsid w:val="009D3F02"/>
    <w:rsid w:val="009D4544"/>
    <w:rsid w:val="009E1FE8"/>
    <w:rsid w:val="009F1187"/>
    <w:rsid w:val="009F4D7D"/>
    <w:rsid w:val="009F6954"/>
    <w:rsid w:val="009F75E4"/>
    <w:rsid w:val="009F7F37"/>
    <w:rsid w:val="00A025D4"/>
    <w:rsid w:val="00A03306"/>
    <w:rsid w:val="00A12253"/>
    <w:rsid w:val="00A20B7D"/>
    <w:rsid w:val="00A21266"/>
    <w:rsid w:val="00A266F7"/>
    <w:rsid w:val="00A27BEB"/>
    <w:rsid w:val="00A311E8"/>
    <w:rsid w:val="00A33E97"/>
    <w:rsid w:val="00A41415"/>
    <w:rsid w:val="00A43C9D"/>
    <w:rsid w:val="00A44F8C"/>
    <w:rsid w:val="00A45677"/>
    <w:rsid w:val="00A533A4"/>
    <w:rsid w:val="00A640EF"/>
    <w:rsid w:val="00A6453D"/>
    <w:rsid w:val="00A64B02"/>
    <w:rsid w:val="00A6516E"/>
    <w:rsid w:val="00A72976"/>
    <w:rsid w:val="00A74631"/>
    <w:rsid w:val="00A76B40"/>
    <w:rsid w:val="00A83296"/>
    <w:rsid w:val="00A8403C"/>
    <w:rsid w:val="00A84186"/>
    <w:rsid w:val="00A85E4C"/>
    <w:rsid w:val="00A90A5A"/>
    <w:rsid w:val="00A90AE0"/>
    <w:rsid w:val="00A910EF"/>
    <w:rsid w:val="00A960A9"/>
    <w:rsid w:val="00AA07E4"/>
    <w:rsid w:val="00AA202C"/>
    <w:rsid w:val="00AA7033"/>
    <w:rsid w:val="00AA7E69"/>
    <w:rsid w:val="00AB2025"/>
    <w:rsid w:val="00AB2D62"/>
    <w:rsid w:val="00AB3620"/>
    <w:rsid w:val="00AB4228"/>
    <w:rsid w:val="00AD1A44"/>
    <w:rsid w:val="00AD262B"/>
    <w:rsid w:val="00AD29DE"/>
    <w:rsid w:val="00AD30A7"/>
    <w:rsid w:val="00AD4A9E"/>
    <w:rsid w:val="00AD6F26"/>
    <w:rsid w:val="00AE1207"/>
    <w:rsid w:val="00AE3347"/>
    <w:rsid w:val="00AE3AF1"/>
    <w:rsid w:val="00AE40AA"/>
    <w:rsid w:val="00AF0675"/>
    <w:rsid w:val="00AF27E4"/>
    <w:rsid w:val="00AF47B9"/>
    <w:rsid w:val="00AF5DE5"/>
    <w:rsid w:val="00AF5EFA"/>
    <w:rsid w:val="00B04367"/>
    <w:rsid w:val="00B06274"/>
    <w:rsid w:val="00B06D18"/>
    <w:rsid w:val="00B17B26"/>
    <w:rsid w:val="00B210E8"/>
    <w:rsid w:val="00B21DFB"/>
    <w:rsid w:val="00B27458"/>
    <w:rsid w:val="00B31B22"/>
    <w:rsid w:val="00B3271A"/>
    <w:rsid w:val="00B3379E"/>
    <w:rsid w:val="00B33B8C"/>
    <w:rsid w:val="00B36161"/>
    <w:rsid w:val="00B437D1"/>
    <w:rsid w:val="00B458F4"/>
    <w:rsid w:val="00B50F41"/>
    <w:rsid w:val="00B5117E"/>
    <w:rsid w:val="00B51589"/>
    <w:rsid w:val="00B51EBC"/>
    <w:rsid w:val="00B54BB7"/>
    <w:rsid w:val="00B8153E"/>
    <w:rsid w:val="00B86E81"/>
    <w:rsid w:val="00B955F4"/>
    <w:rsid w:val="00B956EB"/>
    <w:rsid w:val="00BA1BDA"/>
    <w:rsid w:val="00BA3638"/>
    <w:rsid w:val="00BA5B5B"/>
    <w:rsid w:val="00BB1DB7"/>
    <w:rsid w:val="00BB314E"/>
    <w:rsid w:val="00BB720E"/>
    <w:rsid w:val="00BC016E"/>
    <w:rsid w:val="00BC02B8"/>
    <w:rsid w:val="00BC2EC9"/>
    <w:rsid w:val="00BC3579"/>
    <w:rsid w:val="00BD3A3D"/>
    <w:rsid w:val="00BD6730"/>
    <w:rsid w:val="00BE1F29"/>
    <w:rsid w:val="00BE2A89"/>
    <w:rsid w:val="00BE55A9"/>
    <w:rsid w:val="00BF37B1"/>
    <w:rsid w:val="00BF3D44"/>
    <w:rsid w:val="00BF3F73"/>
    <w:rsid w:val="00BF685F"/>
    <w:rsid w:val="00BF6BA6"/>
    <w:rsid w:val="00C02A3B"/>
    <w:rsid w:val="00C037C3"/>
    <w:rsid w:val="00C03830"/>
    <w:rsid w:val="00C05670"/>
    <w:rsid w:val="00C05A03"/>
    <w:rsid w:val="00C07982"/>
    <w:rsid w:val="00C120FA"/>
    <w:rsid w:val="00C12E58"/>
    <w:rsid w:val="00C161A5"/>
    <w:rsid w:val="00C16A56"/>
    <w:rsid w:val="00C23315"/>
    <w:rsid w:val="00C30296"/>
    <w:rsid w:val="00C32125"/>
    <w:rsid w:val="00C343C3"/>
    <w:rsid w:val="00C41BB1"/>
    <w:rsid w:val="00C42DEA"/>
    <w:rsid w:val="00C460A6"/>
    <w:rsid w:val="00C463E0"/>
    <w:rsid w:val="00C47579"/>
    <w:rsid w:val="00C51956"/>
    <w:rsid w:val="00C5271F"/>
    <w:rsid w:val="00C55163"/>
    <w:rsid w:val="00C56157"/>
    <w:rsid w:val="00C57235"/>
    <w:rsid w:val="00C57666"/>
    <w:rsid w:val="00C63309"/>
    <w:rsid w:val="00C66CC0"/>
    <w:rsid w:val="00C73383"/>
    <w:rsid w:val="00C81345"/>
    <w:rsid w:val="00C8223C"/>
    <w:rsid w:val="00C91059"/>
    <w:rsid w:val="00C91392"/>
    <w:rsid w:val="00C928FD"/>
    <w:rsid w:val="00C93D83"/>
    <w:rsid w:val="00C9696D"/>
    <w:rsid w:val="00CB045B"/>
    <w:rsid w:val="00CB352B"/>
    <w:rsid w:val="00CC3260"/>
    <w:rsid w:val="00CC486C"/>
    <w:rsid w:val="00CC57BA"/>
    <w:rsid w:val="00CC5D81"/>
    <w:rsid w:val="00CD0252"/>
    <w:rsid w:val="00CD6D97"/>
    <w:rsid w:val="00CD7F84"/>
    <w:rsid w:val="00CE08A0"/>
    <w:rsid w:val="00D00B31"/>
    <w:rsid w:val="00D055B9"/>
    <w:rsid w:val="00D072E6"/>
    <w:rsid w:val="00D14397"/>
    <w:rsid w:val="00D148E0"/>
    <w:rsid w:val="00D14AB2"/>
    <w:rsid w:val="00D20784"/>
    <w:rsid w:val="00D24EF4"/>
    <w:rsid w:val="00D25123"/>
    <w:rsid w:val="00D271D0"/>
    <w:rsid w:val="00D2793E"/>
    <w:rsid w:val="00D3061D"/>
    <w:rsid w:val="00D335FD"/>
    <w:rsid w:val="00D33EAD"/>
    <w:rsid w:val="00D33F25"/>
    <w:rsid w:val="00D36D78"/>
    <w:rsid w:val="00D374C1"/>
    <w:rsid w:val="00D44A5B"/>
    <w:rsid w:val="00D45746"/>
    <w:rsid w:val="00D47ECE"/>
    <w:rsid w:val="00D47F42"/>
    <w:rsid w:val="00D54166"/>
    <w:rsid w:val="00D54744"/>
    <w:rsid w:val="00D63CDF"/>
    <w:rsid w:val="00D705D9"/>
    <w:rsid w:val="00D7149D"/>
    <w:rsid w:val="00D73B98"/>
    <w:rsid w:val="00D7443A"/>
    <w:rsid w:val="00D7455B"/>
    <w:rsid w:val="00D766B4"/>
    <w:rsid w:val="00D77908"/>
    <w:rsid w:val="00D8316B"/>
    <w:rsid w:val="00D83187"/>
    <w:rsid w:val="00D83CBF"/>
    <w:rsid w:val="00D860B4"/>
    <w:rsid w:val="00D95481"/>
    <w:rsid w:val="00D96180"/>
    <w:rsid w:val="00DA313F"/>
    <w:rsid w:val="00DA3CBC"/>
    <w:rsid w:val="00DA5168"/>
    <w:rsid w:val="00DA545A"/>
    <w:rsid w:val="00DB0B13"/>
    <w:rsid w:val="00DB1936"/>
    <w:rsid w:val="00DB2B7C"/>
    <w:rsid w:val="00DB39D9"/>
    <w:rsid w:val="00DB4C2D"/>
    <w:rsid w:val="00DC2ABB"/>
    <w:rsid w:val="00DC3FA2"/>
    <w:rsid w:val="00DC408B"/>
    <w:rsid w:val="00DC4FBC"/>
    <w:rsid w:val="00DC5171"/>
    <w:rsid w:val="00DC672F"/>
    <w:rsid w:val="00DD1A13"/>
    <w:rsid w:val="00DD1C64"/>
    <w:rsid w:val="00DD266D"/>
    <w:rsid w:val="00DD3211"/>
    <w:rsid w:val="00DD7E2B"/>
    <w:rsid w:val="00DE1BC7"/>
    <w:rsid w:val="00DE2A08"/>
    <w:rsid w:val="00DE2D19"/>
    <w:rsid w:val="00DE396E"/>
    <w:rsid w:val="00DE4D49"/>
    <w:rsid w:val="00DF24AF"/>
    <w:rsid w:val="00DF4820"/>
    <w:rsid w:val="00E01083"/>
    <w:rsid w:val="00E01ED2"/>
    <w:rsid w:val="00E03D78"/>
    <w:rsid w:val="00E04F6B"/>
    <w:rsid w:val="00E17D46"/>
    <w:rsid w:val="00E26088"/>
    <w:rsid w:val="00E320EE"/>
    <w:rsid w:val="00E36A0F"/>
    <w:rsid w:val="00E4277A"/>
    <w:rsid w:val="00E43DAD"/>
    <w:rsid w:val="00E449BD"/>
    <w:rsid w:val="00E52A8D"/>
    <w:rsid w:val="00E624E4"/>
    <w:rsid w:val="00E629CC"/>
    <w:rsid w:val="00E63C54"/>
    <w:rsid w:val="00E67267"/>
    <w:rsid w:val="00E67E72"/>
    <w:rsid w:val="00E71B77"/>
    <w:rsid w:val="00E73364"/>
    <w:rsid w:val="00E7426E"/>
    <w:rsid w:val="00E843ED"/>
    <w:rsid w:val="00E8578A"/>
    <w:rsid w:val="00E86523"/>
    <w:rsid w:val="00EA320C"/>
    <w:rsid w:val="00EA6CB1"/>
    <w:rsid w:val="00EA7CD6"/>
    <w:rsid w:val="00EB0CD7"/>
    <w:rsid w:val="00EB2FE4"/>
    <w:rsid w:val="00EB6842"/>
    <w:rsid w:val="00EB6985"/>
    <w:rsid w:val="00EC1376"/>
    <w:rsid w:val="00EC192D"/>
    <w:rsid w:val="00EC2F28"/>
    <w:rsid w:val="00ED3A33"/>
    <w:rsid w:val="00ED69AA"/>
    <w:rsid w:val="00EE1FD7"/>
    <w:rsid w:val="00EE2B4C"/>
    <w:rsid w:val="00EE48E9"/>
    <w:rsid w:val="00EF31D5"/>
    <w:rsid w:val="00EF3B91"/>
    <w:rsid w:val="00F00A1F"/>
    <w:rsid w:val="00F02855"/>
    <w:rsid w:val="00F03856"/>
    <w:rsid w:val="00F03C2C"/>
    <w:rsid w:val="00F05D8E"/>
    <w:rsid w:val="00F1116E"/>
    <w:rsid w:val="00F11FD9"/>
    <w:rsid w:val="00F13A3F"/>
    <w:rsid w:val="00F2357E"/>
    <w:rsid w:val="00F23712"/>
    <w:rsid w:val="00F24118"/>
    <w:rsid w:val="00F24FC5"/>
    <w:rsid w:val="00F313CF"/>
    <w:rsid w:val="00F4176B"/>
    <w:rsid w:val="00F46313"/>
    <w:rsid w:val="00F560C5"/>
    <w:rsid w:val="00F6438E"/>
    <w:rsid w:val="00F64664"/>
    <w:rsid w:val="00F64710"/>
    <w:rsid w:val="00F802B5"/>
    <w:rsid w:val="00F85386"/>
    <w:rsid w:val="00F87873"/>
    <w:rsid w:val="00F9063F"/>
    <w:rsid w:val="00F955BD"/>
    <w:rsid w:val="00FA1497"/>
    <w:rsid w:val="00FA2865"/>
    <w:rsid w:val="00FA5462"/>
    <w:rsid w:val="00FA62CA"/>
    <w:rsid w:val="00FB2E22"/>
    <w:rsid w:val="00FB2FCF"/>
    <w:rsid w:val="00FB3C99"/>
    <w:rsid w:val="00FB4ADA"/>
    <w:rsid w:val="00FB61DC"/>
    <w:rsid w:val="00FB7C43"/>
    <w:rsid w:val="00FB7DB4"/>
    <w:rsid w:val="00FC4130"/>
    <w:rsid w:val="00FC72C9"/>
    <w:rsid w:val="00FD0EF3"/>
    <w:rsid w:val="00FD0F21"/>
    <w:rsid w:val="00FD224F"/>
    <w:rsid w:val="00FD3DF8"/>
    <w:rsid w:val="00FD3E3E"/>
    <w:rsid w:val="00FD4514"/>
    <w:rsid w:val="00FD4627"/>
    <w:rsid w:val="00FD5192"/>
    <w:rsid w:val="00FE069E"/>
    <w:rsid w:val="00FE4DD4"/>
    <w:rsid w:val="00FE67AC"/>
    <w:rsid w:val="00FE7D3D"/>
    <w:rsid w:val="00FF101E"/>
    <w:rsid w:val="00FF2F3E"/>
    <w:rsid w:val="00FF32B4"/>
    <w:rsid w:val="00FF5A2B"/>
    <w:rsid w:val="00FF6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DBC0B7"/>
  <w15:docId w15:val="{69E039F1-34C1-478A-BB35-042578F05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29CC"/>
  </w:style>
  <w:style w:type="paragraph" w:styleId="1">
    <w:name w:val="heading 1"/>
    <w:basedOn w:val="a0"/>
    <w:next w:val="First"/>
    <w:qFormat/>
    <w:rsid w:val="00E629CC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qFormat/>
    <w:rsid w:val="00E629CC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qFormat/>
    <w:rsid w:val="00E629CC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rsid w:val="00E629CC"/>
    <w:pPr>
      <w:ind w:firstLine="709"/>
      <w:jc w:val="both"/>
    </w:pPr>
  </w:style>
  <w:style w:type="paragraph" w:customStyle="1" w:styleId="First">
    <w:name w:val="FirstОснТекст"/>
    <w:basedOn w:val="a0"/>
    <w:next w:val="a0"/>
    <w:rsid w:val="00E629CC"/>
    <w:pPr>
      <w:spacing w:before="160"/>
      <w:ind w:firstLine="0"/>
    </w:pPr>
  </w:style>
  <w:style w:type="paragraph" w:customStyle="1" w:styleId="First0">
    <w:name w:val="FirstОснТекст:"/>
    <w:basedOn w:val="First"/>
    <w:next w:val="a0"/>
    <w:rsid w:val="00E629CC"/>
    <w:pPr>
      <w:spacing w:before="240" w:after="120"/>
    </w:pPr>
  </w:style>
  <w:style w:type="paragraph" w:customStyle="1" w:styleId="a4">
    <w:name w:val="Врезанная сноска"/>
    <w:basedOn w:val="a0"/>
    <w:next w:val="First"/>
    <w:rsid w:val="00E629CC"/>
    <w:pPr>
      <w:spacing w:before="120"/>
      <w:ind w:left="851" w:firstLine="0"/>
      <w:jc w:val="left"/>
    </w:pPr>
    <w:rPr>
      <w:i/>
      <w:sz w:val="16"/>
    </w:rPr>
  </w:style>
  <w:style w:type="paragraph" w:customStyle="1" w:styleId="a5">
    <w:name w:val="Единица измерения"/>
    <w:basedOn w:val="a0"/>
    <w:next w:val="a6"/>
    <w:rsid w:val="00E629CC"/>
    <w:pPr>
      <w:spacing w:before="60" w:after="40"/>
      <w:ind w:firstLine="0"/>
      <w:jc w:val="right"/>
    </w:pPr>
    <w:rPr>
      <w:sz w:val="16"/>
    </w:rPr>
  </w:style>
  <w:style w:type="paragraph" w:customStyle="1" w:styleId="a6">
    <w:name w:val="ШапкаТаблицы"/>
    <w:basedOn w:val="a0"/>
    <w:next w:val="a7"/>
    <w:rsid w:val="00E629CC"/>
    <w:pPr>
      <w:ind w:firstLine="0"/>
      <w:jc w:val="center"/>
    </w:pPr>
    <w:rPr>
      <w:sz w:val="16"/>
    </w:rPr>
  </w:style>
  <w:style w:type="paragraph" w:customStyle="1" w:styleId="a7">
    <w:name w:val="Боковик"/>
    <w:basedOn w:val="a0"/>
    <w:rsid w:val="00E629CC"/>
    <w:pPr>
      <w:ind w:firstLine="0"/>
      <w:jc w:val="left"/>
    </w:pPr>
    <w:rPr>
      <w:sz w:val="16"/>
    </w:rPr>
  </w:style>
  <w:style w:type="paragraph" w:customStyle="1" w:styleId="a8">
    <w:name w:val="Наименование"/>
    <w:basedOn w:val="a0"/>
    <w:next w:val="a0"/>
    <w:rsid w:val="00E629CC"/>
    <w:pPr>
      <w:spacing w:before="360" w:after="80"/>
      <w:ind w:firstLine="0"/>
      <w:jc w:val="center"/>
    </w:pPr>
    <w:rPr>
      <w:b/>
      <w:sz w:val="24"/>
    </w:rPr>
  </w:style>
  <w:style w:type="paragraph" w:customStyle="1" w:styleId="a9">
    <w:name w:val="ОснТекст:"/>
    <w:basedOn w:val="a0"/>
    <w:next w:val="a"/>
    <w:rsid w:val="00E629CC"/>
    <w:pPr>
      <w:spacing w:after="120"/>
    </w:pPr>
  </w:style>
  <w:style w:type="paragraph" w:customStyle="1" w:styleId="aa">
    <w:name w:val="Примечание"/>
    <w:basedOn w:val="a0"/>
    <w:next w:val="First"/>
    <w:rsid w:val="00E629CC"/>
    <w:pPr>
      <w:spacing w:before="240" w:after="120"/>
      <w:ind w:firstLine="0"/>
      <w:jc w:val="left"/>
    </w:pPr>
    <w:rPr>
      <w:i/>
      <w:sz w:val="16"/>
    </w:rPr>
  </w:style>
  <w:style w:type="paragraph" w:customStyle="1" w:styleId="ab">
    <w:name w:val="График"/>
    <w:basedOn w:val="a0"/>
    <w:next w:val="a0"/>
    <w:rsid w:val="00E629CC"/>
    <w:pPr>
      <w:spacing w:before="120"/>
      <w:ind w:firstLine="0"/>
      <w:jc w:val="center"/>
    </w:pPr>
  </w:style>
  <w:style w:type="paragraph" w:customStyle="1" w:styleId="ac">
    <w:name w:val="Столбец"/>
    <w:basedOn w:val="a0"/>
    <w:rsid w:val="00E629CC"/>
    <w:pPr>
      <w:ind w:firstLine="0"/>
      <w:jc w:val="right"/>
    </w:pPr>
    <w:rPr>
      <w:sz w:val="16"/>
    </w:rPr>
  </w:style>
  <w:style w:type="paragraph" w:customStyle="1" w:styleId="ad">
    <w:name w:val="Оснтекст"/>
    <w:rsid w:val="00E629CC"/>
    <w:pPr>
      <w:ind w:left="397" w:hanging="397"/>
      <w:jc w:val="both"/>
    </w:pPr>
    <w:rPr>
      <w:noProof/>
    </w:rPr>
  </w:style>
  <w:style w:type="paragraph" w:customStyle="1" w:styleId="10">
    <w:name w:val="Заголов 1"/>
    <w:basedOn w:val="1"/>
    <w:next w:val="First"/>
    <w:rsid w:val="00E629CC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20">
    <w:name w:val="Заголов 2"/>
    <w:basedOn w:val="2"/>
    <w:next w:val="First"/>
    <w:rsid w:val="00E629CC"/>
    <w:pPr>
      <w:spacing w:before="320" w:after="200"/>
      <w:ind w:left="0" w:firstLine="0"/>
      <w:jc w:val="left"/>
    </w:pPr>
  </w:style>
  <w:style w:type="paragraph" w:customStyle="1" w:styleId="30">
    <w:name w:val="Заголов 3"/>
    <w:basedOn w:val="a0"/>
    <w:next w:val="First"/>
    <w:rsid w:val="00E629CC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ae">
    <w:name w:val="Перечисление"/>
    <w:basedOn w:val="ad"/>
    <w:rsid w:val="00E629CC"/>
    <w:pPr>
      <w:spacing w:before="60" w:after="60"/>
      <w:ind w:left="567" w:hanging="567"/>
    </w:pPr>
  </w:style>
  <w:style w:type="character" w:styleId="af">
    <w:name w:val="page number"/>
    <w:basedOn w:val="a1"/>
    <w:rsid w:val="00003961"/>
  </w:style>
  <w:style w:type="paragraph" w:styleId="af0">
    <w:name w:val="footer"/>
    <w:basedOn w:val="a"/>
    <w:link w:val="af1"/>
    <w:uiPriority w:val="99"/>
    <w:rsid w:val="00003961"/>
    <w:pPr>
      <w:tabs>
        <w:tab w:val="center" w:pos="4677"/>
        <w:tab w:val="right" w:pos="9355"/>
      </w:tabs>
    </w:pPr>
  </w:style>
  <w:style w:type="paragraph" w:styleId="af2">
    <w:name w:val="Balloon Text"/>
    <w:basedOn w:val="a"/>
    <w:semiHidden/>
    <w:rsid w:val="00003961"/>
    <w:rPr>
      <w:rFonts w:ascii="Tahoma" w:hAnsi="Tahoma" w:cs="Tahoma"/>
      <w:sz w:val="16"/>
      <w:szCs w:val="16"/>
    </w:rPr>
  </w:style>
  <w:style w:type="paragraph" w:customStyle="1" w:styleId="21">
    <w:name w:val="Знак2"/>
    <w:basedOn w:val="a"/>
    <w:rsid w:val="003231C9"/>
    <w:pPr>
      <w:spacing w:after="160" w:line="240" w:lineRule="exact"/>
    </w:pPr>
    <w:rPr>
      <w:rFonts w:ascii="Verdana" w:hAnsi="Verdana"/>
      <w:lang w:val="en-US" w:eastAsia="en-US"/>
    </w:rPr>
  </w:style>
  <w:style w:type="paragraph" w:styleId="af3">
    <w:name w:val="header"/>
    <w:basedOn w:val="a"/>
    <w:link w:val="af4"/>
    <w:rsid w:val="00BF685F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BF685F"/>
  </w:style>
  <w:style w:type="character" w:customStyle="1" w:styleId="af1">
    <w:name w:val="Нижний колонтитул Знак"/>
    <w:basedOn w:val="a1"/>
    <w:link w:val="af0"/>
    <w:uiPriority w:val="99"/>
    <w:rsid w:val="00BF68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M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E9C16-44CD-4741-886F-00452CAC3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MD.DOT</Template>
  <TotalTime>373</TotalTime>
  <Pages>1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Статкомитет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N.Sarsenbaev</dc:creator>
  <cp:lastModifiedBy>Нурсая Анес</cp:lastModifiedBy>
  <cp:revision>36</cp:revision>
  <cp:lastPrinted>2017-07-04T09:04:00Z</cp:lastPrinted>
  <dcterms:created xsi:type="dcterms:W3CDTF">2021-03-10T05:34:00Z</dcterms:created>
  <dcterms:modified xsi:type="dcterms:W3CDTF">2022-07-25T07:29:00Z</dcterms:modified>
</cp:coreProperties>
</file>